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"/>
          <w:szCs w:val="2"/>
        </w:rPr>
        <w:id w:val="89512093"/>
        <w:lock w:val="sdtContentLocked"/>
        <w:group/>
      </w:sdtPr>
      <w:sdtContent>
        <w:sdt>
          <w:sdtPr>
            <w:alias w:val="Заголовок записи"/>
            <w:id w:val="89512082"/>
            <w:placeholder>
              <w:docPart w:val="89512082"/>
            </w:placeholder>
            <w:dataBinding w:xpath="/ns0:BlogPostInfo/ns0:PostTitle" w:storeItemID="{12F19D1D-5E12-43B9-A046-3FBE8968F2FB}"/>
            <w:text/>
          </w:sdtPr>
          <w:sdtContent>
            <w:p w:rsidR="004E6624" w:rsidRDefault="00C71240">
              <w:pPr>
                <w:pStyle w:val="Publishwithline"/>
              </w:pPr>
              <w:r>
                <w:t>Параметры дизайна</w:t>
              </w:r>
            </w:p>
          </w:sdtContent>
        </w:sdt>
        <w:p w:rsidR="004E6624" w:rsidRDefault="004E6624">
          <w:pPr>
            <w:pStyle w:val="underline"/>
          </w:pPr>
        </w:p>
        <w:p w:rsidR="004E6624" w:rsidRDefault="004E6624">
          <w:pPr>
            <w:pStyle w:val="PadderBetweenControlandBody"/>
          </w:pPr>
        </w:p>
      </w:sdtContent>
    </w:sdt>
    <w:p w:rsidR="00C71240" w:rsidRDefault="00C71240" w:rsidP="00C71240">
      <w:r>
        <w:t>Подключение источника питания</w:t>
      </w:r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C71240" w:rsidRDefault="00C71240" w:rsidP="00C71240">
      <w:r>
        <w:t>VACMIN</w:t>
      </w:r>
      <w:r>
        <w:tab/>
        <w:t>195</w:t>
      </w:r>
      <w:r>
        <w:tab/>
        <w:t>V</w:t>
      </w:r>
      <w:r>
        <w:tab/>
        <w:t>Минимальное входное переменное напряжение</w:t>
      </w:r>
      <w:r>
        <w:tab/>
      </w:r>
    </w:p>
    <w:p w:rsidR="00C71240" w:rsidRDefault="00C71240" w:rsidP="00C71240">
      <w:r>
        <w:t>VACMAX</w:t>
      </w:r>
      <w:r>
        <w:tab/>
        <w:t>265</w:t>
      </w:r>
      <w:r>
        <w:tab/>
        <w:t>V</w:t>
      </w:r>
      <w:r>
        <w:tab/>
        <w:t>Максимальное входное переменное напряжение</w:t>
      </w:r>
      <w:r>
        <w:tab/>
      </w:r>
    </w:p>
    <w:p w:rsidR="00C71240" w:rsidRDefault="00C71240" w:rsidP="00C71240">
      <w:r>
        <w:t>FL</w:t>
      </w:r>
      <w:r>
        <w:tab/>
        <w:t>50</w:t>
      </w:r>
      <w:r>
        <w:tab/>
      </w:r>
      <w:proofErr w:type="spellStart"/>
      <w:r>
        <w:t>Hz</w:t>
      </w:r>
      <w:proofErr w:type="spellEnd"/>
      <w:r>
        <w:tab/>
        <w:t>Частота питающей сети</w:t>
      </w:r>
      <w:r>
        <w:tab/>
      </w:r>
    </w:p>
    <w:p w:rsidR="00C71240" w:rsidRDefault="00C71240" w:rsidP="00C71240">
      <w:r>
        <w:t>TC</w:t>
      </w:r>
      <w:r>
        <w:tab/>
        <w:t>1,98</w:t>
      </w:r>
      <w:r>
        <w:tab/>
      </w:r>
      <w:proofErr w:type="spellStart"/>
      <w:r>
        <w:t>ms</w:t>
      </w:r>
      <w:proofErr w:type="spellEnd"/>
      <w:r>
        <w:tab/>
        <w:t>Время открытого состояния диода</w:t>
      </w:r>
      <w:r>
        <w:tab/>
      </w:r>
    </w:p>
    <w:p w:rsidR="00C71240" w:rsidRDefault="00C71240" w:rsidP="00C71240">
      <w:r>
        <w:t>Z</w:t>
      </w:r>
      <w:r>
        <w:tab/>
        <w:t>0,63</w:t>
      </w:r>
      <w:r>
        <w:tab/>
      </w:r>
      <w:r>
        <w:tab/>
        <w:t>Коэффициент потерь</w:t>
      </w:r>
      <w:r>
        <w:tab/>
      </w:r>
    </w:p>
    <w:p w:rsidR="00C71240" w:rsidRDefault="00C71240" w:rsidP="00C71240">
      <w:r>
        <w:t>ŋ</w:t>
      </w:r>
      <w:r>
        <w:tab/>
        <w:t>84,0</w:t>
      </w:r>
      <w:r>
        <w:tab/>
        <w:t>%</w:t>
      </w:r>
      <w:r>
        <w:tab/>
        <w:t>Расчетный КПД</w:t>
      </w:r>
      <w:r>
        <w:tab/>
      </w:r>
    </w:p>
    <w:p w:rsidR="00C71240" w:rsidRDefault="00C71240" w:rsidP="00C71240">
      <w:r>
        <w:t>IAVG</w:t>
      </w:r>
      <w:r>
        <w:tab/>
        <w:t>0,74</w:t>
      </w:r>
      <w:r>
        <w:tab/>
        <w:t>A</w:t>
      </w:r>
      <w:r>
        <w:tab/>
        <w:t>Средний ток через диодный мост (входной ток)</w:t>
      </w:r>
      <w:r>
        <w:tab/>
      </w:r>
    </w:p>
    <w:p w:rsidR="00C71240" w:rsidRDefault="00C71240" w:rsidP="00C71240">
      <w:r>
        <w:t>VMIN</w:t>
      </w:r>
      <w:r>
        <w:tab/>
        <w:t>230,5</w:t>
      </w:r>
      <w:r>
        <w:tab/>
        <w:t>V</w:t>
      </w:r>
      <w:r>
        <w:tab/>
        <w:t>Минимальное постоянное входное напряжение</w:t>
      </w:r>
      <w:r>
        <w:tab/>
      </w:r>
    </w:p>
    <w:p w:rsidR="00C71240" w:rsidRDefault="00C71240" w:rsidP="00C71240">
      <w:r>
        <w:t>VMAX</w:t>
      </w:r>
      <w:r>
        <w:tab/>
        <w:t>374,8</w:t>
      </w:r>
      <w:r>
        <w:tab/>
        <w:t>V</w:t>
      </w:r>
      <w:r>
        <w:tab/>
        <w:t>Максимальное постоянное входное напряжение</w:t>
      </w:r>
      <w:r>
        <w:tab/>
      </w:r>
    </w:p>
    <w:p w:rsidR="00C71240" w:rsidRDefault="00C71240" w:rsidP="00C71240"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Входной каскад и Фильтр ЭМИ</w:t>
      </w:r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C71240" w:rsidRDefault="00C71240" w:rsidP="00C71240">
      <w:proofErr w:type="spellStart"/>
      <w:r>
        <w:t>Fuse</w:t>
      </w:r>
      <w:proofErr w:type="spellEnd"/>
      <w:r>
        <w:tab/>
        <w:t>1,00</w:t>
      </w:r>
      <w:r>
        <w:tab/>
        <w:t>A</w:t>
      </w:r>
      <w:r>
        <w:tab/>
        <w:t>Номинальный ток входного предохранителя</w:t>
      </w:r>
      <w:r>
        <w:tab/>
      </w:r>
    </w:p>
    <w:p w:rsidR="00C71240" w:rsidRDefault="00C71240" w:rsidP="00C71240">
      <w:proofErr w:type="spellStart"/>
      <w:r>
        <w:t>Thermistor</w:t>
      </w:r>
      <w:proofErr w:type="spellEnd"/>
      <w:r>
        <w:tab/>
        <w:t>10,00</w:t>
      </w:r>
      <w:r>
        <w:tab/>
        <w:t>Ω</w:t>
      </w:r>
      <w:r>
        <w:tab/>
        <w:t>Входной термистор</w:t>
      </w:r>
      <w:r>
        <w:tab/>
      </w:r>
    </w:p>
    <w:p w:rsidR="00C71240" w:rsidRDefault="00C71240" w:rsidP="00C71240">
      <w:proofErr w:type="spellStart"/>
      <w:r>
        <w:t>Input</w:t>
      </w:r>
      <w:proofErr w:type="spellEnd"/>
      <w:r>
        <w:t xml:space="preserve"> </w:t>
      </w:r>
      <w:proofErr w:type="spellStart"/>
      <w:r>
        <w:t>Rectifier</w:t>
      </w:r>
      <w:proofErr w:type="spellEnd"/>
      <w:r>
        <w:tab/>
        <w:t>2KBP06M</w:t>
      </w:r>
      <w:r>
        <w:tab/>
      </w:r>
      <w:r>
        <w:tab/>
        <w:t>Рекомендованные входные диоды/диодный мост</w:t>
      </w:r>
      <w:r>
        <w:tab/>
      </w:r>
    </w:p>
    <w:p w:rsidR="00C71240" w:rsidRDefault="00C71240" w:rsidP="00C71240">
      <w:r>
        <w:t>CIN1</w:t>
      </w:r>
      <w:r>
        <w:tab/>
        <w:t>120,0</w:t>
      </w:r>
      <w:r>
        <w:tab/>
        <w:t>µF</w:t>
      </w:r>
      <w:r>
        <w:tab/>
        <w:t>Входной блокирующий конденсатор</w:t>
      </w:r>
      <w:r>
        <w:tab/>
      </w:r>
    </w:p>
    <w:p w:rsidR="00C71240" w:rsidRDefault="00C71240" w:rsidP="00C71240">
      <w:r>
        <w:t>LCM</w:t>
      </w:r>
      <w:r>
        <w:tab/>
        <w:t>6,0</w:t>
      </w:r>
      <w:r>
        <w:tab/>
      </w:r>
      <w:proofErr w:type="spellStart"/>
      <w:r>
        <w:t>mH</w:t>
      </w:r>
      <w:proofErr w:type="spellEnd"/>
      <w:r>
        <w:tab/>
        <w:t>Синфазные связанные дроссели</w:t>
      </w:r>
      <w:r>
        <w:tab/>
      </w:r>
    </w:p>
    <w:p w:rsidR="00C71240" w:rsidRDefault="00C71240" w:rsidP="00C71240">
      <w:r>
        <w:t>CX</w:t>
      </w:r>
      <w:r>
        <w:tab/>
        <w:t>330,0</w:t>
      </w:r>
      <w:r>
        <w:tab/>
      </w:r>
      <w:proofErr w:type="spellStart"/>
      <w:r>
        <w:t>nF</w:t>
      </w:r>
      <w:proofErr w:type="spellEnd"/>
      <w:r>
        <w:tab/>
        <w:t>X - Конденсатор фильтра электромагнитных помех</w:t>
      </w:r>
      <w:r>
        <w:tab/>
      </w:r>
    </w:p>
    <w:p w:rsidR="00C71240" w:rsidRDefault="00C71240" w:rsidP="00C71240">
      <w:r>
        <w:t>RX1</w:t>
      </w:r>
      <w:r>
        <w:tab/>
        <w:t>1,10</w:t>
      </w:r>
      <w:r>
        <w:tab/>
        <w:t>MΩ</w:t>
      </w:r>
      <w:r>
        <w:tab/>
        <w:t>Входной резистор</w:t>
      </w:r>
      <w:r>
        <w:tab/>
      </w:r>
    </w:p>
    <w:p w:rsidR="00C71240" w:rsidRDefault="00C71240" w:rsidP="00C71240">
      <w:r>
        <w:t>RX2</w:t>
      </w:r>
      <w:r>
        <w:tab/>
        <w:t>1,10</w:t>
      </w:r>
      <w:r>
        <w:tab/>
        <w:t>MΩ</w:t>
      </w:r>
      <w:r>
        <w:tab/>
        <w:t>Входной резистор</w:t>
      </w:r>
      <w:r>
        <w:tab/>
      </w:r>
    </w:p>
    <w:p w:rsidR="00C71240" w:rsidRDefault="00C71240" w:rsidP="00C71240">
      <w:r>
        <w:t>CY</w:t>
      </w:r>
      <w:r>
        <w:tab/>
        <w:t>2,20</w:t>
      </w:r>
      <w:r>
        <w:tab/>
      </w:r>
      <w:proofErr w:type="spellStart"/>
      <w:r>
        <w:t>nF</w:t>
      </w:r>
      <w:proofErr w:type="spellEnd"/>
      <w:r>
        <w:tab/>
        <w:t>Y-Конденсатор</w:t>
      </w:r>
      <w:r>
        <w:tab/>
      </w:r>
    </w:p>
    <w:p w:rsidR="00C71240" w:rsidRDefault="00C71240" w:rsidP="00C71240"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Параметры микросхемы</w:t>
      </w:r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C71240" w:rsidRDefault="00C71240" w:rsidP="00C71240">
      <w:r>
        <w:t>Микросхема</w:t>
      </w:r>
      <w:r>
        <w:tab/>
        <w:t>TOP249YN</w:t>
      </w:r>
      <w:r>
        <w:tab/>
      </w:r>
      <w:r>
        <w:tab/>
        <w:t>Название микросхемы PI</w:t>
      </w:r>
      <w:r>
        <w:tab/>
      </w:r>
    </w:p>
    <w:p w:rsidR="00C71240" w:rsidRDefault="00C71240" w:rsidP="00C71240">
      <w:r>
        <w:t>PO</w:t>
      </w:r>
      <w:r>
        <w:tab/>
        <w:t>144,07</w:t>
      </w:r>
      <w:r>
        <w:tab/>
        <w:t>W</w:t>
      </w:r>
      <w:r>
        <w:tab/>
        <w:t>Общая выходная мощность</w:t>
      </w:r>
      <w:r>
        <w:tab/>
      </w:r>
    </w:p>
    <w:p w:rsidR="00C71240" w:rsidRDefault="00C71240" w:rsidP="00C71240">
      <w:r>
        <w:t xml:space="preserve">VDRAIN </w:t>
      </w:r>
      <w:proofErr w:type="spellStart"/>
      <w:r>
        <w:t>Estimated</w:t>
      </w:r>
      <w:proofErr w:type="spellEnd"/>
      <w:r>
        <w:tab/>
        <w:t>587,21</w:t>
      </w:r>
      <w:r>
        <w:tab/>
        <w:t>V</w:t>
      </w:r>
      <w:r>
        <w:tab/>
        <w:t>Фактическое ожидаемое напряжение стока</w:t>
      </w:r>
      <w:r>
        <w:tab/>
      </w:r>
    </w:p>
    <w:p w:rsidR="00C71240" w:rsidRDefault="00C71240" w:rsidP="00C71240">
      <w:r>
        <w:t>VDS</w:t>
      </w:r>
      <w:r>
        <w:tab/>
        <w:t>11,22</w:t>
      </w:r>
      <w:r>
        <w:tab/>
        <w:t>V</w:t>
      </w:r>
      <w:r>
        <w:tab/>
        <w:t>Открывающее напряжение сток-исток</w:t>
      </w:r>
      <w:r>
        <w:tab/>
      </w:r>
    </w:p>
    <w:p w:rsidR="00C71240" w:rsidRDefault="00C71240" w:rsidP="00C71240">
      <w:r>
        <w:t>FS</w:t>
      </w:r>
      <w:r>
        <w:tab/>
        <w:t>132000</w:t>
      </w:r>
      <w:r>
        <w:tab/>
      </w:r>
      <w:proofErr w:type="spellStart"/>
      <w:r>
        <w:t>Hz</w:t>
      </w:r>
      <w:proofErr w:type="spellEnd"/>
      <w:r>
        <w:tab/>
        <w:t>Частота преобразования</w:t>
      </w:r>
      <w:r>
        <w:tab/>
      </w:r>
    </w:p>
    <w:p w:rsidR="00C71240" w:rsidRDefault="00C71240" w:rsidP="00C71240">
      <w:r>
        <w:t>KP</w:t>
      </w:r>
      <w:r>
        <w:tab/>
        <w:t>0,94</w:t>
      </w:r>
      <w:r>
        <w:tab/>
      </w:r>
      <w:r>
        <w:tab/>
        <w:t>Коэффициент использования непрерывного/прерывистого режимов</w:t>
      </w:r>
      <w:r>
        <w:tab/>
      </w:r>
    </w:p>
    <w:p w:rsidR="00C71240" w:rsidRDefault="00C71240" w:rsidP="00C71240">
      <w:r>
        <w:t>KI</w:t>
      </w:r>
      <w:r>
        <w:tab/>
        <w:t>0,81</w:t>
      </w:r>
      <w:r>
        <w:tab/>
      </w:r>
      <w:r>
        <w:tab/>
        <w:t>Коэффициент ограничения тока</w:t>
      </w:r>
      <w:r>
        <w:tab/>
      </w:r>
    </w:p>
    <w:p w:rsidR="00C71240" w:rsidRDefault="00C71240" w:rsidP="00C71240">
      <w:r>
        <w:t>ILIMITEXT</w:t>
      </w:r>
      <w:r>
        <w:tab/>
        <w:t>4,05</w:t>
      </w:r>
      <w:r>
        <w:tab/>
        <w:t>A</w:t>
      </w:r>
      <w:r>
        <w:tab/>
        <w:t>Запрограммированное ограничение тока</w:t>
      </w:r>
      <w:r>
        <w:tab/>
      </w:r>
    </w:p>
    <w:p w:rsidR="00C71240" w:rsidRDefault="00C71240" w:rsidP="00C71240">
      <w:r>
        <w:t>ILIMITMIN</w:t>
      </w:r>
      <w:r>
        <w:tab/>
        <w:t>5,02</w:t>
      </w:r>
      <w:r>
        <w:tab/>
        <w:t>A</w:t>
      </w:r>
      <w:r>
        <w:tab/>
        <w:t>Нижний порог ограничения тока</w:t>
      </w:r>
      <w:r>
        <w:tab/>
      </w:r>
    </w:p>
    <w:p w:rsidR="00C71240" w:rsidRDefault="00C71240" w:rsidP="00C71240">
      <w:r>
        <w:t>ILIMITMAX</w:t>
      </w:r>
      <w:r>
        <w:tab/>
        <w:t>5,78</w:t>
      </w:r>
      <w:r>
        <w:tab/>
        <w:t>A</w:t>
      </w:r>
      <w:r>
        <w:tab/>
        <w:t>Верхний порог ограничения тока</w:t>
      </w:r>
      <w:r>
        <w:tab/>
      </w:r>
    </w:p>
    <w:p w:rsidR="00C71240" w:rsidRDefault="00C71240" w:rsidP="00C71240">
      <w:r>
        <w:t>CBP</w:t>
      </w:r>
      <w:r>
        <w:tab/>
        <w:t>0,10</w:t>
      </w:r>
      <w:r>
        <w:tab/>
        <w:t>µF</w:t>
      </w:r>
      <w:r>
        <w:tab/>
        <w:t xml:space="preserve">Конденсатор вывода </w:t>
      </w:r>
      <w:proofErr w:type="spellStart"/>
      <w:r>
        <w:t>Bypass</w:t>
      </w:r>
      <w:proofErr w:type="spellEnd"/>
      <w:r>
        <w:tab/>
      </w:r>
    </w:p>
    <w:p w:rsidR="00C71240" w:rsidRDefault="00C71240" w:rsidP="00C71240">
      <w:r>
        <w:t>RIL</w:t>
      </w:r>
      <w:r>
        <w:tab/>
        <w:t>7,87</w:t>
      </w:r>
      <w:r>
        <w:tab/>
        <w:t>kΩ</w:t>
      </w:r>
      <w:r>
        <w:tab/>
        <w:t>Резистор ограничения тока</w:t>
      </w:r>
      <w:r>
        <w:tab/>
      </w:r>
    </w:p>
    <w:p w:rsidR="00C71240" w:rsidRDefault="00C71240" w:rsidP="00C71240">
      <w:r>
        <w:t>RLS</w:t>
      </w:r>
      <w:r>
        <w:tab/>
        <w:t>4,7</w:t>
      </w:r>
      <w:r>
        <w:tab/>
        <w:t>MΩ</w:t>
      </w:r>
      <w:r>
        <w:tab/>
        <w:t>Резистор слежения за сетевым напряжением</w:t>
      </w:r>
      <w:r>
        <w:tab/>
      </w:r>
    </w:p>
    <w:p w:rsidR="00C71240" w:rsidRDefault="00C71240" w:rsidP="00C71240">
      <w:r>
        <w:t>RLS2</w:t>
      </w:r>
      <w:r>
        <w:tab/>
        <w:t>22,1</w:t>
      </w:r>
      <w:r>
        <w:tab/>
        <w:t>kΩ</w:t>
      </w:r>
      <w:r>
        <w:tab/>
        <w:t>Резистор слежения за сетевым напряжением</w:t>
      </w:r>
      <w:r>
        <w:tab/>
      </w:r>
    </w:p>
    <w:p w:rsidR="00C71240" w:rsidRDefault="00C71240" w:rsidP="00C71240">
      <w:r>
        <w:t>VZUV</w:t>
      </w:r>
      <w:r>
        <w:tab/>
        <w:t>6,20</w:t>
      </w:r>
      <w:r>
        <w:tab/>
        <w:t>V</w:t>
      </w:r>
      <w:r>
        <w:tab/>
        <w:t>Стабилитрон для слежения за пониженным напряжением</w:t>
      </w:r>
      <w:r>
        <w:tab/>
      </w:r>
    </w:p>
    <w:p w:rsidR="00C71240" w:rsidRDefault="00C71240" w:rsidP="00C71240">
      <w:r>
        <w:t>IP</w:t>
      </w:r>
      <w:r>
        <w:tab/>
        <w:t>3,68</w:t>
      </w:r>
      <w:r>
        <w:tab/>
        <w:t>A</w:t>
      </w:r>
      <w:r>
        <w:tab/>
        <w:t>Пиковый ток в первичной обмотке (при VMIN)</w:t>
      </w:r>
      <w:r>
        <w:tab/>
      </w:r>
    </w:p>
    <w:p w:rsidR="00C71240" w:rsidRDefault="00C71240" w:rsidP="00C71240">
      <w:r>
        <w:t>IRMS</w:t>
      </w:r>
      <w:r>
        <w:tab/>
        <w:t>1,35</w:t>
      </w:r>
      <w:r>
        <w:tab/>
        <w:t>A</w:t>
      </w:r>
      <w:r>
        <w:tab/>
        <w:t>Среднеквадратический ток в первичной обмотке (при VMIN)</w:t>
      </w:r>
      <w:r>
        <w:tab/>
      </w:r>
    </w:p>
    <w:p w:rsidR="00C71240" w:rsidRDefault="00C71240" w:rsidP="00C71240">
      <w:r>
        <w:t>P_NO_LOAD</w:t>
      </w:r>
      <w:r>
        <w:tab/>
        <w:t>500</w:t>
      </w:r>
      <w:r>
        <w:tab/>
      </w:r>
      <w:proofErr w:type="spellStart"/>
      <w:r>
        <w:t>mW</w:t>
      </w:r>
      <w:proofErr w:type="spellEnd"/>
      <w:r>
        <w:tab/>
        <w:t>Ожидаемая входная мощность в режиме "без нагрузки"</w:t>
      </w:r>
      <w:r>
        <w:tab/>
      </w:r>
    </w:p>
    <w:p w:rsidR="00C71240" w:rsidRDefault="00C71240" w:rsidP="00C71240">
      <w:r>
        <w:t>DMAX</w:t>
      </w:r>
      <w:r>
        <w:tab/>
        <w:t>0,38</w:t>
      </w:r>
      <w:r>
        <w:tab/>
      </w:r>
      <w:r>
        <w:tab/>
        <w:t>Максимальный рабочий цикл</w:t>
      </w:r>
      <w:r>
        <w:tab/>
      </w:r>
    </w:p>
    <w:p w:rsidR="00C71240" w:rsidRDefault="00C71240" w:rsidP="00C71240">
      <w:r>
        <w:t>RTH_DEVICE</w:t>
      </w:r>
      <w:r>
        <w:tab/>
        <w:t>9,11</w:t>
      </w:r>
      <w:r>
        <w:tab/>
        <w:t>°C/W</w:t>
      </w:r>
      <w:r>
        <w:tab/>
        <w:t>Максимальное термическое сопротивление для микросхемы PI</w:t>
      </w:r>
      <w:r>
        <w:tab/>
      </w:r>
    </w:p>
    <w:p w:rsidR="00C71240" w:rsidRDefault="00C71240" w:rsidP="00C71240">
      <w:r>
        <w:t>DEV_HSINK_TYPE</w:t>
      </w:r>
      <w:r>
        <w:tab/>
      </w:r>
      <w:proofErr w:type="spellStart"/>
      <w:r>
        <w:t>Aluminum</w:t>
      </w:r>
      <w:proofErr w:type="spellEnd"/>
      <w:r>
        <w:t xml:space="preserve"> </w:t>
      </w:r>
      <w:proofErr w:type="spellStart"/>
      <w:r>
        <w:t>Extruded</w:t>
      </w:r>
      <w:proofErr w:type="spellEnd"/>
      <w:r>
        <w:tab/>
      </w:r>
      <w:r>
        <w:tab/>
        <w:t>Тип радиатора микросхемы PI</w:t>
      </w:r>
      <w:r>
        <w:tab/>
      </w:r>
    </w:p>
    <w:p w:rsidR="00C71240" w:rsidRDefault="00C71240" w:rsidP="00C71240">
      <w:r>
        <w:t>DEV_HSINK_PN</w:t>
      </w:r>
      <w:r>
        <w:tab/>
        <w:t>TV35G</w:t>
      </w:r>
      <w:r>
        <w:tab/>
      </w:r>
      <w:r>
        <w:tab/>
        <w:t>Шифр радиатора микросхемы PI</w:t>
      </w:r>
      <w:r>
        <w:tab/>
      </w:r>
    </w:p>
    <w:p w:rsidR="00C71240" w:rsidRDefault="00C71240" w:rsidP="00C71240"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Компоненты ограничителя уровня</w:t>
      </w:r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C71240" w:rsidRDefault="00C71240" w:rsidP="00C71240">
      <w:r>
        <w:t>DB</w:t>
      </w:r>
      <w:r>
        <w:tab/>
        <w:t>FR257</w:t>
      </w:r>
      <w:proofErr w:type="gramStart"/>
      <w:r>
        <w:tab/>
      </w:r>
      <w:r>
        <w:tab/>
        <w:t>Р</w:t>
      </w:r>
      <w:proofErr w:type="gramEnd"/>
      <w:r>
        <w:t>екомендуется блокировочный диод</w:t>
      </w:r>
      <w:r>
        <w:tab/>
      </w:r>
    </w:p>
    <w:p w:rsidR="00C71240" w:rsidRDefault="00C71240" w:rsidP="00C71240">
      <w:r>
        <w:t>RCLAMP</w:t>
      </w:r>
      <w:r>
        <w:tab/>
        <w:t>24,00</w:t>
      </w:r>
      <w:r>
        <w:tab/>
        <w:t>kΩ</w:t>
      </w:r>
      <w:r>
        <w:tab/>
        <w:t>Резистор схемы подавления выбросов напряжения</w:t>
      </w:r>
      <w:r>
        <w:tab/>
      </w:r>
    </w:p>
    <w:p w:rsidR="00C71240" w:rsidRDefault="00C71240" w:rsidP="00C71240">
      <w:r>
        <w:t>RC_NUM</w:t>
      </w:r>
      <w:r>
        <w:tab/>
        <w:t>2</w:t>
      </w:r>
      <w:r>
        <w:tab/>
      </w:r>
      <w:r>
        <w:tab/>
        <w:t>Число параллельных резисторов цепи рассеивания высоковольтного выброса</w:t>
      </w:r>
      <w:r>
        <w:tab/>
      </w:r>
    </w:p>
    <w:p w:rsidR="00C71240" w:rsidRDefault="00C71240" w:rsidP="00C71240">
      <w:r>
        <w:t>CCLAMP</w:t>
      </w:r>
      <w:r>
        <w:tab/>
        <w:t>5,600</w:t>
      </w:r>
      <w:r>
        <w:tab/>
      </w:r>
      <w:proofErr w:type="spellStart"/>
      <w:r>
        <w:t>nF</w:t>
      </w:r>
      <w:proofErr w:type="spellEnd"/>
      <w:r>
        <w:tab/>
        <w:t>Конденсатор схемы подавления выбросов напряжения</w:t>
      </w:r>
      <w:r>
        <w:tab/>
      </w:r>
    </w:p>
    <w:p w:rsidR="00C71240" w:rsidRDefault="00C71240" w:rsidP="00C71240">
      <w:r>
        <w:t>VCLAMP</w:t>
      </w:r>
      <w:r>
        <w:tab/>
        <w:t>175</w:t>
      </w:r>
      <w:r>
        <w:tab/>
        <w:t>V</w:t>
      </w:r>
      <w:r>
        <w:tab/>
        <w:t>Ожидаемое среднеквадратичное значение напряжения среза</w:t>
      </w:r>
      <w:r>
        <w:tab/>
      </w:r>
    </w:p>
    <w:p w:rsidR="00C71240" w:rsidRDefault="00C71240" w:rsidP="00C71240">
      <w:r>
        <w:t>VRZ</w:t>
      </w:r>
      <w:r>
        <w:tab/>
        <w:t>P6KE200A</w:t>
      </w:r>
      <w:r>
        <w:tab/>
      </w:r>
      <w:r>
        <w:tab/>
        <w:t>Рекомендуемый стабилитрон схемы гашения выброса</w:t>
      </w:r>
      <w:r>
        <w:tab/>
      </w:r>
    </w:p>
    <w:p w:rsidR="00C71240" w:rsidRDefault="00C71240" w:rsidP="00C71240">
      <w:r>
        <w:t>Ожидаемые потери в ограничителе</w:t>
      </w:r>
      <w:r>
        <w:tab/>
        <w:t>2,35</w:t>
      </w:r>
      <w:r>
        <w:tab/>
        <w:t>W</w:t>
      </w:r>
      <w:r>
        <w:tab/>
        <w:t>Мощность рассеяния при ограничении напряжения (напряжение среза)</w:t>
      </w:r>
      <w:r>
        <w:tab/>
      </w:r>
    </w:p>
    <w:p w:rsidR="00C71240" w:rsidRDefault="00C71240" w:rsidP="00C71240"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Параметры смещения</w:t>
      </w:r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C71240" w:rsidRDefault="00C71240" w:rsidP="00C71240">
      <w:r>
        <w:t>VB</w:t>
      </w:r>
      <w:r>
        <w:tab/>
        <w:t>12,0</w:t>
      </w:r>
      <w:r>
        <w:tab/>
        <w:t>V</w:t>
      </w:r>
      <w:r>
        <w:tab/>
        <w:t>Напряжение смещения</w:t>
      </w:r>
      <w:r>
        <w:tab/>
      </w:r>
    </w:p>
    <w:p w:rsidR="00C71240" w:rsidRDefault="00C71240" w:rsidP="00C71240">
      <w:r>
        <w:t>IB</w:t>
      </w:r>
      <w:r>
        <w:tab/>
        <w:t>0,006</w:t>
      </w:r>
      <w:r>
        <w:tab/>
        <w:t>A</w:t>
      </w:r>
      <w:r>
        <w:tab/>
        <w:t>Ток смещения</w:t>
      </w:r>
      <w:r>
        <w:tab/>
      </w:r>
    </w:p>
    <w:p w:rsidR="00C71240" w:rsidRDefault="00C71240" w:rsidP="00C71240">
      <w:r>
        <w:t>VDB</w:t>
      </w:r>
      <w:r>
        <w:tab/>
        <w:t>0,95</w:t>
      </w:r>
      <w:r>
        <w:tab/>
        <w:t>V</w:t>
      </w:r>
      <w:r>
        <w:tab/>
        <w:t>Прямое падение напряжения на диоде смещения</w:t>
      </w:r>
      <w:r>
        <w:tab/>
      </w:r>
    </w:p>
    <w:p w:rsidR="00C71240" w:rsidRDefault="00C71240" w:rsidP="00C71240">
      <w:r>
        <w:t>PIVB</w:t>
      </w:r>
      <w:r>
        <w:tab/>
        <w:t>59</w:t>
      </w:r>
      <w:r>
        <w:tab/>
        <w:t>V</w:t>
      </w:r>
      <w:r>
        <w:tab/>
        <w:t>Пиковое обратное напряжение на выпрямителе смещения</w:t>
      </w:r>
      <w:r>
        <w:tab/>
      </w:r>
    </w:p>
    <w:p w:rsidR="00C71240" w:rsidRDefault="00C71240" w:rsidP="00C71240">
      <w:r>
        <w:t>CBIAS</w:t>
      </w:r>
      <w:r>
        <w:tab/>
        <w:t>1,0</w:t>
      </w:r>
      <w:r>
        <w:tab/>
        <w:t>µF</w:t>
      </w:r>
      <w:r>
        <w:tab/>
        <w:t>Емкость цепи смещения</w:t>
      </w:r>
      <w:r>
        <w:tab/>
      </w:r>
    </w:p>
    <w:p w:rsidR="00C71240" w:rsidRDefault="00C71240" w:rsidP="00C71240">
      <w:r>
        <w:t>NB</w:t>
      </w:r>
      <w:r>
        <w:tab/>
        <w:t>4</w:t>
      </w:r>
      <w:r>
        <w:tab/>
      </w:r>
      <w:r>
        <w:tab/>
        <w:t>Число витков обмотки смещения</w:t>
      </w:r>
      <w:r>
        <w:tab/>
      </w:r>
    </w:p>
    <w:p w:rsidR="00C71240" w:rsidRDefault="00C71240" w:rsidP="00C71240">
      <w:r>
        <w:t>Диаметр проволоки</w:t>
      </w:r>
      <w:r>
        <w:tab/>
        <w:t>25</w:t>
      </w:r>
      <w:r>
        <w:tab/>
        <w:t>AWG</w:t>
      </w:r>
      <w:r>
        <w:tab/>
        <w:t>Размер провода обмотки смещения</w:t>
      </w:r>
      <w:r>
        <w:tab/>
      </w:r>
    </w:p>
    <w:p w:rsidR="00C71240" w:rsidRDefault="00C71240" w:rsidP="00C71240">
      <w:r>
        <w:t>Способ намотки</w:t>
      </w:r>
      <w:r>
        <w:tab/>
      </w:r>
      <w:proofErr w:type="spellStart"/>
      <w:r>
        <w:t>Bifilar</w:t>
      </w:r>
      <w:proofErr w:type="spellEnd"/>
      <w:r>
        <w:t xml:space="preserve"> (x2)</w:t>
      </w:r>
      <w:r>
        <w:tab/>
      </w:r>
      <w:r>
        <w:tab/>
        <w:t>Тип провода обмотки смещения</w:t>
      </w:r>
      <w:r>
        <w:tab/>
      </w:r>
    </w:p>
    <w:p w:rsidR="00C71240" w:rsidRDefault="00C71240" w:rsidP="00C71240">
      <w:r>
        <w:t>Слои</w:t>
      </w:r>
      <w:r>
        <w:tab/>
        <w:t>0,21</w:t>
      </w:r>
      <w:r>
        <w:tab/>
      </w:r>
      <w:r>
        <w:tab/>
        <w:t>Слои намотки обмотки смещения</w:t>
      </w:r>
      <w:r>
        <w:tab/>
      </w:r>
    </w:p>
    <w:p w:rsidR="00C71240" w:rsidRDefault="00C71240" w:rsidP="00C71240">
      <w:r>
        <w:t>Начальные выводы</w:t>
      </w:r>
      <w:r>
        <w:tab/>
        <w:t xml:space="preserve"> 5</w:t>
      </w:r>
      <w:r>
        <w:tab/>
      </w:r>
      <w:r>
        <w:tab/>
        <w:t>Стартовы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обмотки смещения</w:t>
      </w:r>
      <w:r>
        <w:tab/>
      </w:r>
    </w:p>
    <w:p w:rsidR="00C71240" w:rsidRDefault="00C71240" w:rsidP="00C71240">
      <w:r>
        <w:t>Конечный выво</w:t>
      </w:r>
      <w:proofErr w:type="gramStart"/>
      <w:r>
        <w:t>д(</w:t>
      </w:r>
      <w:proofErr w:type="spellStart"/>
      <w:proofErr w:type="gramEnd"/>
      <w:r>
        <w:t>ы</w:t>
      </w:r>
      <w:proofErr w:type="spellEnd"/>
      <w:r>
        <w:t>)</w:t>
      </w:r>
      <w:r>
        <w:tab/>
        <w:t xml:space="preserve"> 4</w:t>
      </w:r>
      <w:r>
        <w:tab/>
      </w:r>
      <w:r>
        <w:tab/>
        <w:t>Конечный(е) вывод(</w:t>
      </w:r>
      <w:proofErr w:type="spellStart"/>
      <w:r>
        <w:t>ы</w:t>
      </w:r>
      <w:proofErr w:type="spellEnd"/>
      <w:r>
        <w:t>) обмотки смещения</w:t>
      </w:r>
      <w:r>
        <w:tab/>
      </w:r>
    </w:p>
    <w:p w:rsidR="00C71240" w:rsidRDefault="00C71240" w:rsidP="00C71240"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Параметры конструкции трансформатора</w:t>
      </w:r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C71240" w:rsidRDefault="00C71240" w:rsidP="00C71240">
      <w:r>
        <w:t>Тип сердечника</w:t>
      </w:r>
      <w:r>
        <w:tab/>
        <w:t>ETD29/16/10</w:t>
      </w:r>
      <w:r>
        <w:tab/>
      </w:r>
      <w:r>
        <w:tab/>
        <w:t>Тип сердечника</w:t>
      </w:r>
      <w:r>
        <w:tab/>
      </w:r>
    </w:p>
    <w:p w:rsidR="00C71240" w:rsidRDefault="00C71240" w:rsidP="00C71240">
      <w:r>
        <w:t>Материал сердечника</w:t>
      </w:r>
      <w:r>
        <w:tab/>
        <w:t>NC-2H (</w:t>
      </w:r>
      <w:proofErr w:type="spellStart"/>
      <w:r>
        <w:t>Nicera</w:t>
      </w:r>
      <w:proofErr w:type="spellEnd"/>
      <w:r>
        <w:t xml:space="preserve">) </w:t>
      </w:r>
      <w:proofErr w:type="spellStart"/>
      <w:r>
        <w:t>or</w:t>
      </w:r>
      <w:proofErr w:type="spellEnd"/>
      <w:r>
        <w:t xml:space="preserve"> </w:t>
      </w:r>
      <w:proofErr w:type="spellStart"/>
      <w:r>
        <w:t>Equivalent</w:t>
      </w:r>
      <w:proofErr w:type="spellEnd"/>
      <w:r>
        <w:tab/>
      </w:r>
      <w:r>
        <w:tab/>
        <w:t>Материал сердечника</w:t>
      </w:r>
      <w:r>
        <w:tab/>
      </w:r>
    </w:p>
    <w:p w:rsidR="00C71240" w:rsidRDefault="00C71240" w:rsidP="00C71240">
      <w:r>
        <w:t>Ссылка производителя каркаса</w:t>
      </w:r>
      <w:r>
        <w:tab/>
      </w:r>
      <w:proofErr w:type="spellStart"/>
      <w:r>
        <w:t>Generic</w:t>
      </w:r>
      <w:proofErr w:type="spellEnd"/>
      <w:r>
        <w:t xml:space="preserve">, 7 </w:t>
      </w:r>
      <w:proofErr w:type="spellStart"/>
      <w:r>
        <w:t>pri</w:t>
      </w:r>
      <w:proofErr w:type="spellEnd"/>
      <w:r>
        <w:t xml:space="preserve">. + 7 </w:t>
      </w:r>
      <w:proofErr w:type="spellStart"/>
      <w:r>
        <w:t>sec</w:t>
      </w:r>
      <w:proofErr w:type="spellEnd"/>
      <w:r>
        <w:t>.</w:t>
      </w:r>
      <w:r>
        <w:tab/>
      </w:r>
      <w:r>
        <w:tab/>
        <w:t>Наименование катушки</w:t>
      </w:r>
      <w:r>
        <w:tab/>
      </w:r>
    </w:p>
    <w:p w:rsidR="00C71240" w:rsidRDefault="00C71240" w:rsidP="00C71240">
      <w:r>
        <w:t>Ориентация каркаса</w:t>
      </w:r>
      <w:r>
        <w:tab/>
      </w:r>
      <w:proofErr w:type="spellStart"/>
      <w:r>
        <w:t>Гориз</w:t>
      </w:r>
      <w:proofErr w:type="spellEnd"/>
      <w:r>
        <w:t>.</w:t>
      </w:r>
      <w:r>
        <w:tab/>
      </w:r>
      <w:r>
        <w:tab/>
        <w:t>Тип катушки</w:t>
      </w:r>
      <w:r>
        <w:tab/>
      </w:r>
    </w:p>
    <w:p w:rsidR="00C71240" w:rsidRDefault="00C71240" w:rsidP="00C71240">
      <w:r>
        <w:t>Первичные выводы</w:t>
      </w:r>
      <w:r>
        <w:tab/>
        <w:t>5</w:t>
      </w:r>
      <w:r>
        <w:tab/>
      </w:r>
      <w:r>
        <w:tab/>
        <w:t>Число задействованных выводов с первичной стороны катушки</w:t>
      </w:r>
      <w:r>
        <w:tab/>
      </w:r>
    </w:p>
    <w:p w:rsidR="00C71240" w:rsidRDefault="00C71240" w:rsidP="00C71240">
      <w:r>
        <w:t>Вторичные выводы</w:t>
      </w:r>
      <w:r>
        <w:tab/>
        <w:t>2</w:t>
      </w:r>
      <w:r>
        <w:tab/>
      </w:r>
      <w:r>
        <w:tab/>
        <w:t xml:space="preserve">Число задействованных выводов </w:t>
      </w:r>
      <w:proofErr w:type="gramStart"/>
      <w:r>
        <w:t>со</w:t>
      </w:r>
      <w:proofErr w:type="gramEnd"/>
      <w:r>
        <w:t xml:space="preserve"> вторичной стороны катушки</w:t>
      </w:r>
      <w:r>
        <w:tab/>
      </w:r>
    </w:p>
    <w:p w:rsidR="00C71240" w:rsidRDefault="00C71240" w:rsidP="00C71240">
      <w:r>
        <w:t>LP</w:t>
      </w:r>
      <w:r>
        <w:tab/>
        <w:t>181</w:t>
      </w:r>
      <w:r>
        <w:tab/>
        <w:t>µH</w:t>
      </w:r>
      <w:r>
        <w:tab/>
        <w:t>Индуктивность первичной обмотки</w:t>
      </w:r>
      <w:r>
        <w:tab/>
      </w:r>
    </w:p>
    <w:p w:rsidR="00C71240" w:rsidRDefault="00C71240" w:rsidP="00C71240">
      <w:proofErr w:type="spellStart"/>
      <w:r>
        <w:t>LP_Tol</w:t>
      </w:r>
      <w:proofErr w:type="spellEnd"/>
      <w:r>
        <w:tab/>
        <w:t>10,0</w:t>
      </w:r>
      <w:r>
        <w:tab/>
        <w:t>%</w:t>
      </w:r>
      <w:r>
        <w:tab/>
        <w:t>Точность индуктивности первичной обмотки</w:t>
      </w:r>
      <w:r>
        <w:tab/>
      </w:r>
    </w:p>
    <w:p w:rsidR="00C71240" w:rsidRDefault="00C71240" w:rsidP="00C71240">
      <w:proofErr w:type="spellStart"/>
      <w:r>
        <w:t>LP_nom</w:t>
      </w:r>
      <w:proofErr w:type="spellEnd"/>
      <w:r>
        <w:tab/>
        <w:t>201</w:t>
      </w:r>
      <w:r>
        <w:tab/>
        <w:t>µH</w:t>
      </w:r>
      <w:r>
        <w:tab/>
        <w:t>Номинальная первичная индуктивность</w:t>
      </w:r>
      <w:r>
        <w:tab/>
      </w:r>
    </w:p>
    <w:p w:rsidR="00C71240" w:rsidRDefault="00C71240" w:rsidP="00C71240">
      <w:r>
        <w:t>NP</w:t>
      </w:r>
      <w:r>
        <w:tab/>
        <w:t>32,2</w:t>
      </w:r>
      <w:r>
        <w:tab/>
      </w:r>
      <w:r>
        <w:tab/>
        <w:t>Расчетное число витков первичной обмотки</w:t>
      </w:r>
      <w:r>
        <w:tab/>
      </w:r>
    </w:p>
    <w:p w:rsidR="00C71240" w:rsidRDefault="00C71240" w:rsidP="00C71240">
      <w:r>
        <w:t>NSM</w:t>
      </w:r>
      <w:r>
        <w:tab/>
        <w:t>6</w:t>
      </w:r>
      <w:r>
        <w:tab/>
      </w:r>
      <w:r>
        <w:tab/>
        <w:t>Число витков "главной" вторичной обмотки</w:t>
      </w:r>
      <w:r>
        <w:tab/>
      </w:r>
    </w:p>
    <w:p w:rsidR="00C71240" w:rsidRDefault="00C71240" w:rsidP="00C71240">
      <w:r>
        <w:t>CMA</w:t>
      </w:r>
      <w:r>
        <w:tab/>
        <w:t>600</w:t>
      </w:r>
      <w:r>
        <w:tab/>
      </w:r>
      <w:proofErr w:type="spellStart"/>
      <w:r>
        <w:t>Cmils</w:t>
      </w:r>
      <w:proofErr w:type="spellEnd"/>
      <w:r>
        <w:t>/A</w:t>
      </w:r>
      <w:r>
        <w:tab/>
        <w:t>Максимально допустимая плотность тока в первичной обмотке</w:t>
      </w:r>
      <w:r>
        <w:tab/>
      </w:r>
    </w:p>
    <w:p w:rsidR="00C71240" w:rsidRDefault="00C71240" w:rsidP="00C71240">
      <w:r>
        <w:t>VOR</w:t>
      </w:r>
      <w:r>
        <w:tab/>
        <w:t>135,0</w:t>
      </w:r>
      <w:r>
        <w:tab/>
        <w:t>V</w:t>
      </w:r>
      <w:r>
        <w:tab/>
        <w:t>Выходное напряжение обратного хода</w:t>
      </w:r>
      <w:r>
        <w:tab/>
      </w:r>
    </w:p>
    <w:p w:rsidR="00C71240" w:rsidRDefault="00C71240" w:rsidP="00C71240">
      <w:r>
        <w:t>BW</w:t>
      </w:r>
      <w:r>
        <w:tab/>
        <w:t>19,40</w:t>
      </w:r>
      <w:r>
        <w:tab/>
      </w:r>
      <w:proofErr w:type="spellStart"/>
      <w:r>
        <w:t>mm</w:t>
      </w:r>
      <w:proofErr w:type="spellEnd"/>
      <w:r>
        <w:tab/>
        <w:t>Ширина обмоток катушки</w:t>
      </w:r>
      <w:r>
        <w:tab/>
      </w:r>
    </w:p>
    <w:p w:rsidR="00C71240" w:rsidRDefault="00C71240" w:rsidP="00C71240">
      <w:r>
        <w:t>ML</w:t>
      </w:r>
      <w:r>
        <w:tab/>
        <w:t>0,00</w:t>
      </w:r>
      <w:r>
        <w:tab/>
      </w:r>
      <w:proofErr w:type="spellStart"/>
      <w:r>
        <w:t>mm</w:t>
      </w:r>
      <w:proofErr w:type="spellEnd"/>
      <w:r>
        <w:tab/>
        <w:t>Ширина защитного зазора слева</w:t>
      </w:r>
      <w:r>
        <w:tab/>
      </w:r>
    </w:p>
    <w:p w:rsidR="00C71240" w:rsidRDefault="00C71240" w:rsidP="00C71240">
      <w:r>
        <w:t>MR</w:t>
      </w:r>
      <w:r>
        <w:tab/>
        <w:t>0,00</w:t>
      </w:r>
      <w:r>
        <w:tab/>
      </w:r>
      <w:proofErr w:type="spellStart"/>
      <w:r>
        <w:t>mm</w:t>
      </w:r>
      <w:proofErr w:type="spellEnd"/>
      <w:r>
        <w:tab/>
        <w:t>Ширина защитного зазора справа</w:t>
      </w:r>
      <w:r>
        <w:tab/>
      </w:r>
    </w:p>
    <w:p w:rsidR="00C71240" w:rsidRDefault="00C71240" w:rsidP="00C71240">
      <w:r>
        <w:t>FF</w:t>
      </w:r>
      <w:r>
        <w:tab/>
        <w:t>77</w:t>
      </w:r>
      <w:r>
        <w:tab/>
        <w:t>%</w:t>
      </w:r>
      <w:r>
        <w:tab/>
        <w:t>Фактический коэффициент заполнения трансформатора. 100% означает, что все окно под обмотку заполнено</w:t>
      </w:r>
      <w:r>
        <w:tab/>
      </w:r>
    </w:p>
    <w:p w:rsidR="00C71240" w:rsidRDefault="00C71240" w:rsidP="00C71240">
      <w:r>
        <w:t>AE</w:t>
      </w:r>
      <w:r>
        <w:tab/>
        <w:t>76,00</w:t>
      </w:r>
      <w:r>
        <w:tab/>
      </w:r>
      <w:proofErr w:type="spellStart"/>
      <w:r>
        <w:t>mm</w:t>
      </w:r>
      <w:proofErr w:type="spellEnd"/>
      <w:r>
        <w:t>²</w:t>
      </w:r>
      <w:r>
        <w:tab/>
        <w:t>Площадь поперечного сечения сердечника</w:t>
      </w:r>
      <w:r>
        <w:tab/>
      </w:r>
    </w:p>
    <w:p w:rsidR="00C71240" w:rsidRDefault="00C71240" w:rsidP="00C71240">
      <w:r>
        <w:t>ALG</w:t>
      </w:r>
      <w:r>
        <w:tab/>
        <w:t>174</w:t>
      </w:r>
      <w:r>
        <w:tab/>
      </w:r>
      <w:proofErr w:type="spellStart"/>
      <w:r>
        <w:t>nH</w:t>
      </w:r>
      <w:proofErr w:type="spellEnd"/>
      <w:r>
        <w:t>/T²</w:t>
      </w:r>
      <w:r>
        <w:tab/>
        <w:t>Эффективная индукция сердечника с зазором</w:t>
      </w:r>
      <w:r>
        <w:tab/>
      </w:r>
    </w:p>
    <w:p w:rsidR="00C71240" w:rsidRDefault="00C71240" w:rsidP="00C71240">
      <w:r>
        <w:t>BM</w:t>
      </w:r>
      <w:r>
        <w:tab/>
        <w:t>2721</w:t>
      </w:r>
      <w:r>
        <w:tab/>
      </w:r>
      <w:proofErr w:type="spellStart"/>
      <w:r>
        <w:t>Gauss</w:t>
      </w:r>
      <w:proofErr w:type="spellEnd"/>
      <w:r>
        <w:tab/>
        <w:t>Максимальная магнитная индукция</w:t>
      </w:r>
      <w:r>
        <w:tab/>
      </w:r>
    </w:p>
    <w:p w:rsidR="00C71240" w:rsidRDefault="00C71240" w:rsidP="00C71240">
      <w:r>
        <w:t>BP</w:t>
      </w:r>
      <w:r>
        <w:tab/>
        <w:t>3443</w:t>
      </w:r>
      <w:r>
        <w:tab/>
      </w:r>
      <w:proofErr w:type="spellStart"/>
      <w:r>
        <w:t>Gauss</w:t>
      </w:r>
      <w:proofErr w:type="spellEnd"/>
      <w:r>
        <w:tab/>
        <w:t>Пиковая магнитная индукция</w:t>
      </w:r>
      <w:r>
        <w:tab/>
      </w:r>
    </w:p>
    <w:p w:rsidR="00C71240" w:rsidRDefault="00C71240" w:rsidP="00C71240">
      <w:r>
        <w:t>BAC</w:t>
      </w:r>
      <w:r>
        <w:tab/>
        <w:t>1279</w:t>
      </w:r>
      <w:r>
        <w:tab/>
      </w:r>
      <w:proofErr w:type="spellStart"/>
      <w:r>
        <w:t>Gauss</w:t>
      </w:r>
      <w:proofErr w:type="spellEnd"/>
      <w:r>
        <w:tab/>
        <w:t>Магнитная индукция потерь в сердечнике</w:t>
      </w:r>
      <w:r>
        <w:tab/>
      </w:r>
    </w:p>
    <w:p w:rsidR="00C71240" w:rsidRDefault="00C71240" w:rsidP="00C71240">
      <w:r>
        <w:t>LG</w:t>
      </w:r>
      <w:r>
        <w:tab/>
        <w:t>0,503</w:t>
      </w:r>
      <w:r>
        <w:tab/>
      </w:r>
      <w:proofErr w:type="spellStart"/>
      <w:r>
        <w:t>mm</w:t>
      </w:r>
      <w:proofErr w:type="spellEnd"/>
      <w:r>
        <w:tab/>
        <w:t>Расчетная длина защитного зазора</w:t>
      </w:r>
      <w:r>
        <w:tab/>
      </w:r>
    </w:p>
    <w:p w:rsidR="00C71240" w:rsidRDefault="00C71240" w:rsidP="00C71240">
      <w:r>
        <w:t>L_LKG</w:t>
      </w:r>
      <w:r>
        <w:tab/>
        <w:t>3,0</w:t>
      </w:r>
      <w:r>
        <w:tab/>
        <w:t>µH</w:t>
      </w:r>
      <w:r>
        <w:tab/>
        <w:t>Расчетная индукция рассеяния первичной обмотки</w:t>
      </w:r>
      <w:r>
        <w:tab/>
      </w:r>
    </w:p>
    <w:p w:rsidR="00C71240" w:rsidRDefault="00C71240" w:rsidP="00C71240">
      <w:r>
        <w:t>LSEC</w:t>
      </w:r>
      <w:r>
        <w:tab/>
        <w:t>20</w:t>
      </w:r>
      <w:r>
        <w:tab/>
      </w:r>
      <w:proofErr w:type="spellStart"/>
      <w:r>
        <w:t>nH</w:t>
      </w:r>
      <w:proofErr w:type="spellEnd"/>
      <w:r>
        <w:tab/>
        <w:t>Индуктивность проводников вторичной обмотки.</w:t>
      </w:r>
      <w:r>
        <w:tab/>
      </w:r>
    </w:p>
    <w:p w:rsidR="00C71240" w:rsidRDefault="00C71240" w:rsidP="00C71240"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Первичная обмотка, секция 1</w:t>
      </w:r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C71240" w:rsidRDefault="00C71240" w:rsidP="00C71240">
      <w:r>
        <w:t>NP1</w:t>
      </w:r>
      <w:r>
        <w:tab/>
        <w:t>17</w:t>
      </w:r>
      <w:r>
        <w:tab/>
      </w:r>
      <w:r>
        <w:tab/>
        <w:t>Округленное до целого число витков первой секции первичной обмотки</w:t>
      </w:r>
      <w:r>
        <w:tab/>
      </w:r>
    </w:p>
    <w:p w:rsidR="00C71240" w:rsidRDefault="00C71240" w:rsidP="00C71240">
      <w:r>
        <w:t>Диаметр проволоки</w:t>
      </w:r>
      <w:r>
        <w:tab/>
        <w:t>24</w:t>
      </w:r>
      <w:r>
        <w:tab/>
        <w:t>AWG</w:t>
      </w:r>
      <w:r>
        <w:tab/>
        <w:t>Размер провода первичной обмотки</w:t>
      </w:r>
      <w:r>
        <w:tab/>
      </w:r>
    </w:p>
    <w:p w:rsidR="00C71240" w:rsidRDefault="00C71240" w:rsidP="00C71240">
      <w:r>
        <w:t>Способ намотки</w:t>
      </w:r>
      <w:r>
        <w:tab/>
      </w:r>
      <w:proofErr w:type="spellStart"/>
      <w:r>
        <w:t>Bifilar</w:t>
      </w:r>
      <w:proofErr w:type="spellEnd"/>
      <w:r>
        <w:t xml:space="preserve"> (x2)</w:t>
      </w:r>
      <w:r>
        <w:tab/>
      </w:r>
      <w:r>
        <w:tab/>
        <w:t>Число проводов скрутки для намотки первичной обмотки</w:t>
      </w:r>
      <w:r>
        <w:tab/>
      </w:r>
    </w:p>
    <w:p w:rsidR="00C71240" w:rsidRDefault="00C71240" w:rsidP="00C71240">
      <w:r>
        <w:t>L</w:t>
      </w:r>
      <w:r>
        <w:tab/>
        <w:t>0,99</w:t>
      </w:r>
      <w:r>
        <w:tab/>
      </w:r>
      <w:r>
        <w:tab/>
        <w:t>Число слоев первичной обмотки</w:t>
      </w:r>
      <w:r>
        <w:tab/>
      </w:r>
    </w:p>
    <w:p w:rsidR="00C71240" w:rsidRDefault="00C71240" w:rsidP="00C71240">
      <w:r>
        <w:t xml:space="preserve">DC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Loss</w:t>
      </w:r>
      <w:proofErr w:type="spellEnd"/>
      <w:r>
        <w:tab/>
        <w:t>0,07</w:t>
      </w:r>
      <w:r>
        <w:tab/>
        <w:t>W</w:t>
      </w:r>
      <w:r>
        <w:tab/>
        <w:t>Потери в меди в 1-й секции первичной обмотки</w:t>
      </w:r>
      <w:r>
        <w:tab/>
      </w:r>
    </w:p>
    <w:p w:rsidR="00C71240" w:rsidRDefault="00C71240" w:rsidP="00C71240">
      <w:r>
        <w:t>PIN_S</w:t>
      </w:r>
      <w:r>
        <w:tab/>
        <w:t xml:space="preserve"> 3</w:t>
      </w:r>
      <w:r>
        <w:tab/>
      </w:r>
      <w:r>
        <w:tab/>
        <w:t>Стартовый(</w:t>
      </w:r>
      <w:proofErr w:type="spellStart"/>
      <w:r>
        <w:t>e</w:t>
      </w:r>
      <w:proofErr w:type="spellEnd"/>
      <w:r>
        <w:t>) выво</w:t>
      </w:r>
      <w:proofErr w:type="gramStart"/>
      <w:r>
        <w:t>д(</w:t>
      </w:r>
      <w:proofErr w:type="spellStart"/>
      <w:proofErr w:type="gramEnd"/>
      <w:r>
        <w:t>ы</w:t>
      </w:r>
      <w:proofErr w:type="spellEnd"/>
      <w:r>
        <w:t>) первой секции первичной обмотки</w:t>
      </w:r>
      <w:r>
        <w:tab/>
      </w:r>
    </w:p>
    <w:p w:rsidR="00C71240" w:rsidRDefault="00C71240" w:rsidP="00C71240">
      <w:r>
        <w:t>PIN_T</w:t>
      </w:r>
      <w:r>
        <w:tab/>
        <w:t xml:space="preserve"> 2</w:t>
      </w:r>
      <w:r>
        <w:tab/>
      </w:r>
      <w:r>
        <w:tab/>
        <w:t>Конечны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первой секции первичной обмотки</w:t>
      </w:r>
      <w:r>
        <w:tab/>
      </w:r>
    </w:p>
    <w:p w:rsidR="00C71240" w:rsidRDefault="00C71240" w:rsidP="00C71240"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Первичная обмотка, секция 2</w:t>
      </w:r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C71240" w:rsidRDefault="00C71240" w:rsidP="00C71240">
      <w:r>
        <w:t>NP2</w:t>
      </w:r>
      <w:r>
        <w:tab/>
        <w:t>16</w:t>
      </w:r>
      <w:r>
        <w:tab/>
      </w:r>
      <w:r>
        <w:tab/>
        <w:t>Округленное до целого число витков второй секции первичной обмотки</w:t>
      </w:r>
      <w:r>
        <w:tab/>
      </w:r>
    </w:p>
    <w:p w:rsidR="00C71240" w:rsidRDefault="00C71240" w:rsidP="00C71240">
      <w:r>
        <w:t>Диаметр проволоки</w:t>
      </w:r>
      <w:r>
        <w:tab/>
        <w:t>24</w:t>
      </w:r>
      <w:r>
        <w:tab/>
        <w:t>AWG</w:t>
      </w:r>
      <w:r>
        <w:tab/>
        <w:t>Размер провода первичной обмотки</w:t>
      </w:r>
      <w:r>
        <w:tab/>
      </w:r>
    </w:p>
    <w:p w:rsidR="00C71240" w:rsidRDefault="00C71240" w:rsidP="00C71240">
      <w:r>
        <w:t>Способ намотки</w:t>
      </w:r>
      <w:r>
        <w:tab/>
      </w:r>
      <w:proofErr w:type="spellStart"/>
      <w:r>
        <w:t>Bifilar</w:t>
      </w:r>
      <w:proofErr w:type="spellEnd"/>
      <w:r>
        <w:t xml:space="preserve"> (x2)</w:t>
      </w:r>
      <w:r>
        <w:tab/>
      </w:r>
      <w:r>
        <w:tab/>
        <w:t>Число проводов скрутки для намотки первичной обмотки</w:t>
      </w:r>
      <w:r>
        <w:tab/>
      </w:r>
    </w:p>
    <w:p w:rsidR="00C71240" w:rsidRDefault="00C71240" w:rsidP="00C71240">
      <w:r>
        <w:t>L2</w:t>
      </w:r>
      <w:r>
        <w:tab/>
        <w:t>0,93</w:t>
      </w:r>
      <w:r>
        <w:tab/>
      </w:r>
      <w:r>
        <w:tab/>
        <w:t>Число слоев во второй секции первичной обмотки</w:t>
      </w:r>
      <w:r>
        <w:tab/>
      </w:r>
    </w:p>
    <w:p w:rsidR="00C71240" w:rsidRDefault="00C71240" w:rsidP="00C71240">
      <w:r>
        <w:t xml:space="preserve">DC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Loss</w:t>
      </w:r>
      <w:proofErr w:type="spellEnd"/>
      <w:r>
        <w:tab/>
        <w:t>0,10</w:t>
      </w:r>
      <w:r>
        <w:tab/>
        <w:t>W</w:t>
      </w:r>
      <w:r>
        <w:tab/>
        <w:t>Потери в меди во 2-й секции первичной обмотки</w:t>
      </w:r>
      <w:r>
        <w:tab/>
      </w:r>
    </w:p>
    <w:p w:rsidR="00C71240" w:rsidRDefault="00C71240" w:rsidP="00C71240">
      <w:r>
        <w:t>PIN_S2</w:t>
      </w:r>
      <w:r>
        <w:tab/>
        <w:t xml:space="preserve"> 2</w:t>
      </w:r>
      <w:r>
        <w:tab/>
      </w:r>
      <w:r>
        <w:tab/>
        <w:t>Стартовы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второй секции первичной обмотки</w:t>
      </w:r>
      <w:r>
        <w:tab/>
      </w:r>
    </w:p>
    <w:p w:rsidR="00C71240" w:rsidRDefault="00C71240" w:rsidP="00C71240">
      <w:r>
        <w:t>PIN_T2</w:t>
      </w:r>
      <w:r>
        <w:tab/>
        <w:t xml:space="preserve"> 1</w:t>
      </w:r>
      <w:r>
        <w:tab/>
      </w:r>
      <w:r>
        <w:tab/>
        <w:t>Конечны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второй секции первичной обмотки</w:t>
      </w:r>
      <w:r>
        <w:tab/>
      </w:r>
    </w:p>
    <w:p w:rsidR="00C71240" w:rsidRDefault="00C71240" w:rsidP="00C71240"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Выход 1</w:t>
      </w:r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C71240" w:rsidRDefault="00C71240" w:rsidP="00C71240">
      <w:r>
        <w:t>VO</w:t>
      </w:r>
      <w:r>
        <w:tab/>
        <w:t>24,00</w:t>
      </w:r>
      <w:r>
        <w:tab/>
        <w:t>V</w:t>
      </w:r>
      <w:r>
        <w:tab/>
        <w:t>Выходное напряжение</w:t>
      </w:r>
      <w:r>
        <w:tab/>
      </w:r>
    </w:p>
    <w:p w:rsidR="00C71240" w:rsidRDefault="00C71240" w:rsidP="00C71240">
      <w:r>
        <w:t>IO</w:t>
      </w:r>
      <w:r>
        <w:tab/>
        <w:t>6,00</w:t>
      </w:r>
      <w:r>
        <w:tab/>
        <w:t>A</w:t>
      </w:r>
      <w:r>
        <w:tab/>
        <w:t>Выходной ток</w:t>
      </w:r>
      <w:r>
        <w:tab/>
      </w:r>
    </w:p>
    <w:p w:rsidR="00C71240" w:rsidRDefault="00C71240" w:rsidP="00C71240">
      <w:r>
        <w:t>VOUT_ACTUAL</w:t>
      </w:r>
      <w:r>
        <w:tab/>
        <w:t>24,00</w:t>
      </w:r>
      <w:r>
        <w:tab/>
        <w:t>V</w:t>
      </w:r>
      <w:r>
        <w:tab/>
        <w:t>Фактическое выходное напряжение</w:t>
      </w:r>
      <w:r>
        <w:tab/>
      </w:r>
    </w:p>
    <w:p w:rsidR="00C71240" w:rsidRDefault="00C71240" w:rsidP="00C71240">
      <w:r>
        <w:t>NS</w:t>
      </w:r>
      <w:r>
        <w:tab/>
        <w:t>6</w:t>
      </w:r>
      <w:r>
        <w:tab/>
      </w:r>
      <w:r>
        <w:tab/>
        <w:t>Число витков вторичной обмотки</w:t>
      </w:r>
      <w:r>
        <w:tab/>
      </w:r>
    </w:p>
    <w:p w:rsidR="00C71240" w:rsidRDefault="00C71240" w:rsidP="00C71240">
      <w:r>
        <w:t>Толщина фольги</w:t>
      </w:r>
      <w:r>
        <w:tab/>
        <w:t>5</w:t>
      </w:r>
      <w:r>
        <w:tab/>
      </w:r>
      <w:proofErr w:type="spellStart"/>
      <w:r>
        <w:t>mil</w:t>
      </w:r>
      <w:proofErr w:type="spellEnd"/>
      <w:r>
        <w:tab/>
        <w:t>Размер провода вторичной обмотки</w:t>
      </w:r>
      <w:r>
        <w:tab/>
      </w:r>
    </w:p>
    <w:p w:rsidR="00C71240" w:rsidRDefault="00C71240" w:rsidP="00C71240">
      <w:r>
        <w:t>Способ намотки</w:t>
      </w:r>
      <w:r>
        <w:tab/>
      </w:r>
      <w:proofErr w:type="spellStart"/>
      <w:r>
        <w:t>Foil</w:t>
      </w:r>
      <w:proofErr w:type="spellEnd"/>
      <w:r>
        <w:tab/>
      </w:r>
      <w:r>
        <w:tab/>
        <w:t>Число проводов скрутки для намотки выходной обмотки</w:t>
      </w:r>
      <w:r>
        <w:tab/>
      </w:r>
    </w:p>
    <w:p w:rsidR="00C71240" w:rsidRDefault="00C71240" w:rsidP="00C71240">
      <w:r>
        <w:t>L_S_OUT</w:t>
      </w:r>
      <w:r>
        <w:tab/>
        <w:t>6,00</w:t>
      </w:r>
      <w:r>
        <w:tab/>
      </w:r>
      <w:r>
        <w:tab/>
        <w:t>Число слоев вторичной выходной обмотки</w:t>
      </w:r>
      <w:r>
        <w:tab/>
      </w:r>
    </w:p>
    <w:p w:rsidR="00C71240" w:rsidRDefault="00C71240" w:rsidP="00C71240">
      <w:r>
        <w:t xml:space="preserve">DC </w:t>
      </w:r>
      <w:proofErr w:type="spellStart"/>
      <w:r>
        <w:t>Copper</w:t>
      </w:r>
      <w:proofErr w:type="spellEnd"/>
      <w:r>
        <w:t xml:space="preserve"> </w:t>
      </w:r>
      <w:proofErr w:type="spellStart"/>
      <w:r>
        <w:t>Loss</w:t>
      </w:r>
      <w:proofErr w:type="spellEnd"/>
      <w:r>
        <w:tab/>
        <w:t>0,13</w:t>
      </w:r>
      <w:r>
        <w:tab/>
        <w:t>W</w:t>
      </w:r>
      <w:r>
        <w:tab/>
        <w:t>Потери в меди вторичной обмотки</w:t>
      </w:r>
      <w:r>
        <w:tab/>
      </w:r>
    </w:p>
    <w:p w:rsidR="00C71240" w:rsidRDefault="00C71240" w:rsidP="00C71240">
      <w:r>
        <w:t>Начальные выводы</w:t>
      </w:r>
      <w:r>
        <w:tab/>
        <w:t>9</w:t>
      </w:r>
      <w:r>
        <w:tab/>
      </w:r>
      <w:r>
        <w:tab/>
        <w:t>Стартовы</w:t>
      </w:r>
      <w:proofErr w:type="gramStart"/>
      <w:r>
        <w:t>й(</w:t>
      </w:r>
      <w:proofErr w:type="gramEnd"/>
      <w:r>
        <w:t>е) вывод(</w:t>
      </w:r>
      <w:proofErr w:type="spellStart"/>
      <w:r>
        <w:t>ы</w:t>
      </w:r>
      <w:proofErr w:type="spellEnd"/>
      <w:r>
        <w:t>) выходной обмотки</w:t>
      </w:r>
      <w:r>
        <w:tab/>
      </w:r>
    </w:p>
    <w:p w:rsidR="00C71240" w:rsidRDefault="00C71240" w:rsidP="00C71240">
      <w:r>
        <w:t>Конечный выво</w:t>
      </w:r>
      <w:proofErr w:type="gramStart"/>
      <w:r>
        <w:t>д(</w:t>
      </w:r>
      <w:proofErr w:type="spellStart"/>
      <w:proofErr w:type="gramEnd"/>
      <w:r>
        <w:t>ы</w:t>
      </w:r>
      <w:proofErr w:type="spellEnd"/>
      <w:r>
        <w:t>)</w:t>
      </w:r>
      <w:r>
        <w:tab/>
        <w:t>8</w:t>
      </w:r>
      <w:r>
        <w:tab/>
      </w:r>
      <w:r>
        <w:tab/>
        <w:t>Конечный(е) вывод(</w:t>
      </w:r>
      <w:proofErr w:type="spellStart"/>
      <w:r>
        <w:t>ы</w:t>
      </w:r>
      <w:proofErr w:type="spellEnd"/>
      <w:r>
        <w:t>) выходной обмотки</w:t>
      </w:r>
      <w:r>
        <w:tab/>
      </w:r>
    </w:p>
    <w:p w:rsidR="00C71240" w:rsidRDefault="00C71240" w:rsidP="00C71240">
      <w:r>
        <w:t>VD</w:t>
      </w:r>
      <w:r>
        <w:tab/>
        <w:t>1,15</w:t>
      </w:r>
      <w:r>
        <w:tab/>
        <w:t>V</w:t>
      </w:r>
      <w:r>
        <w:tab/>
        <w:t>Прямое падение на диоде выходной обмотки</w:t>
      </w:r>
      <w:r>
        <w:tab/>
      </w:r>
    </w:p>
    <w:p w:rsidR="00C71240" w:rsidRDefault="00C71240" w:rsidP="00C71240">
      <w:r>
        <w:t>PIVS</w:t>
      </w:r>
      <w:r>
        <w:tab/>
        <w:t>92</w:t>
      </w:r>
      <w:r>
        <w:tab/>
        <w:t>V</w:t>
      </w:r>
      <w:r>
        <w:tab/>
        <w:t>Пиковое обратное напряжение на выходном выпрямителе</w:t>
      </w:r>
      <w:r>
        <w:tab/>
      </w:r>
    </w:p>
    <w:p w:rsidR="00C71240" w:rsidRDefault="00C71240" w:rsidP="00C71240">
      <w:r>
        <w:t>ISP</w:t>
      </w:r>
      <w:r>
        <w:tab/>
        <w:t>19,77</w:t>
      </w:r>
      <w:r>
        <w:tab/>
        <w:t>A</w:t>
      </w:r>
      <w:r>
        <w:tab/>
        <w:t>Пиковый ток вторичной обмотки</w:t>
      </w:r>
      <w:r>
        <w:tab/>
      </w:r>
    </w:p>
    <w:p w:rsidR="00C71240" w:rsidRDefault="00C71240" w:rsidP="00C71240">
      <w:r>
        <w:t>ISRMS</w:t>
      </w:r>
      <w:r>
        <w:tab/>
        <w:t>9,26</w:t>
      </w:r>
      <w:r>
        <w:tab/>
        <w:t>A</w:t>
      </w:r>
      <w:r>
        <w:tab/>
        <w:t>Среднеквадратический ток вторичной обмотки</w:t>
      </w:r>
      <w:r>
        <w:tab/>
      </w:r>
    </w:p>
    <w:p w:rsidR="00C71240" w:rsidRDefault="00C71240" w:rsidP="00C71240">
      <w:r>
        <w:t>DO</w:t>
      </w:r>
      <w:r>
        <w:tab/>
        <w:t>BYV32-200</w:t>
      </w:r>
      <w:r>
        <w:tab/>
      </w:r>
      <w:r>
        <w:tab/>
        <w:t>Рекомендуемый выходной диод</w:t>
      </w:r>
      <w:r>
        <w:tab/>
      </w:r>
    </w:p>
    <w:p w:rsidR="00C71240" w:rsidRDefault="00C71240" w:rsidP="00C71240">
      <w:r>
        <w:t>RTH_DIODE</w:t>
      </w:r>
      <w:r>
        <w:tab/>
        <w:t>6,78</w:t>
      </w:r>
      <w:r>
        <w:tab/>
        <w:t>°C/W</w:t>
      </w:r>
      <w:r>
        <w:tab/>
        <w:t>Максимальное термическое сопротивление для выходного диода</w:t>
      </w:r>
      <w:r>
        <w:tab/>
      </w:r>
    </w:p>
    <w:p w:rsidR="00C71240" w:rsidRDefault="00C71240" w:rsidP="00C71240">
      <w:r>
        <w:t>OD_HSINK_TYPE</w:t>
      </w:r>
      <w:r>
        <w:tab/>
      </w:r>
      <w:proofErr w:type="spellStart"/>
      <w:r>
        <w:t>Aluminum</w:t>
      </w:r>
      <w:proofErr w:type="spellEnd"/>
      <w:r>
        <w:t xml:space="preserve"> </w:t>
      </w:r>
      <w:proofErr w:type="spellStart"/>
      <w:r>
        <w:t>Extruded</w:t>
      </w:r>
      <w:proofErr w:type="spellEnd"/>
      <w:r>
        <w:tab/>
      </w:r>
      <w:r>
        <w:tab/>
        <w:t>Тип радиатора выходного диода</w:t>
      </w:r>
      <w:r>
        <w:tab/>
      </w:r>
    </w:p>
    <w:p w:rsidR="00C71240" w:rsidRDefault="00C71240" w:rsidP="00C71240">
      <w:r>
        <w:t>OD_HSINK_PN</w:t>
      </w:r>
      <w:r>
        <w:tab/>
        <w:t>533402B02552G</w:t>
      </w:r>
      <w:r>
        <w:tab/>
      </w:r>
      <w:r>
        <w:tab/>
        <w:t>Шифр радиатора выходного диода</w:t>
      </w:r>
      <w:r>
        <w:tab/>
      </w:r>
    </w:p>
    <w:p w:rsidR="00C71240" w:rsidRDefault="00C71240" w:rsidP="00C71240">
      <w:r>
        <w:t>RSNUB</w:t>
      </w:r>
      <w:r>
        <w:tab/>
        <w:t>390,0</w:t>
      </w:r>
      <w:r>
        <w:tab/>
        <w:t>Ω</w:t>
      </w:r>
      <w:r>
        <w:tab/>
        <w:t>Резистор в RC цепочке сглаживающего фильтра</w:t>
      </w:r>
      <w:r>
        <w:tab/>
      </w:r>
    </w:p>
    <w:p w:rsidR="00C71240" w:rsidRDefault="00C71240" w:rsidP="00C71240">
      <w:r>
        <w:t>CSNUB</w:t>
      </w:r>
      <w:r>
        <w:tab/>
        <w:t>27</w:t>
      </w:r>
      <w:r>
        <w:tab/>
      </w:r>
      <w:proofErr w:type="spellStart"/>
      <w:r>
        <w:t>pF</w:t>
      </w:r>
      <w:proofErr w:type="spellEnd"/>
      <w:r>
        <w:tab/>
        <w:t>Конденсатор в RC цепочке сглаживающего фильтра</w:t>
      </w:r>
      <w:r>
        <w:tab/>
      </w:r>
    </w:p>
    <w:p w:rsidR="00C71240" w:rsidRDefault="00C71240" w:rsidP="00C71240">
      <w:r>
        <w:t>CO</w:t>
      </w:r>
      <w:r>
        <w:tab/>
        <w:t xml:space="preserve">330 </w:t>
      </w:r>
      <w:proofErr w:type="spellStart"/>
      <w:r>
        <w:t>x</w:t>
      </w:r>
      <w:proofErr w:type="spellEnd"/>
      <w:r>
        <w:t xml:space="preserve"> 4</w:t>
      </w:r>
      <w:r>
        <w:tab/>
        <w:t>µF</w:t>
      </w:r>
      <w:r>
        <w:tab/>
        <w:t>Выходная емкость</w:t>
      </w:r>
      <w:r>
        <w:tab/>
      </w:r>
    </w:p>
    <w:p w:rsidR="00C71240" w:rsidRDefault="00C71240" w:rsidP="00C71240">
      <w:r>
        <w:t>IRIPPLE</w:t>
      </w:r>
      <w:r>
        <w:tab/>
        <w:t>7,05</w:t>
      </w:r>
      <w:r>
        <w:tab/>
        <w:t>A</w:t>
      </w:r>
      <w:r>
        <w:tab/>
        <w:t>Среднеквадратический ток пульсации выходного конденсатора</w:t>
      </w:r>
      <w:r>
        <w:tab/>
      </w:r>
    </w:p>
    <w:p w:rsidR="00C71240" w:rsidRDefault="00C71240" w:rsidP="00C71240">
      <w:proofErr w:type="spellStart"/>
      <w:r>
        <w:t>Expected</w:t>
      </w:r>
      <w:proofErr w:type="spellEnd"/>
      <w:r>
        <w:t xml:space="preserve"> </w:t>
      </w:r>
      <w:proofErr w:type="spellStart"/>
      <w:r>
        <w:t>Lifetime</w:t>
      </w:r>
      <w:proofErr w:type="spellEnd"/>
      <w:r>
        <w:tab/>
        <w:t>34558</w:t>
      </w:r>
      <w:r>
        <w:tab/>
      </w:r>
      <w:proofErr w:type="spellStart"/>
      <w:r>
        <w:t>hr</w:t>
      </w:r>
      <w:proofErr w:type="spellEnd"/>
      <w:r>
        <w:tab/>
        <w:t>Ожидаемый срок службы выходного конденсатора</w:t>
      </w:r>
      <w:r>
        <w:tab/>
      </w:r>
    </w:p>
    <w:p w:rsidR="00C71240" w:rsidRDefault="00C71240" w:rsidP="00C71240">
      <w:r>
        <w:t>LPF</w:t>
      </w:r>
      <w:r>
        <w:tab/>
        <w:t>3,30</w:t>
      </w:r>
      <w:r>
        <w:tab/>
        <w:t>µH</w:t>
      </w:r>
      <w:r>
        <w:tab/>
        <w:t>Дроссель вторичного фильтра</w:t>
      </w:r>
      <w:r>
        <w:tab/>
      </w:r>
    </w:p>
    <w:p w:rsidR="00C71240" w:rsidRDefault="00C71240" w:rsidP="00C71240">
      <w:r>
        <w:t>CPF</w:t>
      </w:r>
      <w:r>
        <w:tab/>
        <w:t>100,00</w:t>
      </w:r>
      <w:r>
        <w:tab/>
        <w:t>µF</w:t>
      </w:r>
      <w:r>
        <w:tab/>
        <w:t>Конденсатор вторичного фильтра</w:t>
      </w:r>
      <w:r>
        <w:tab/>
      </w:r>
    </w:p>
    <w:p w:rsidR="00C71240" w:rsidRDefault="00C71240" w:rsidP="00C71240"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Цепь обратной связи</w:t>
      </w:r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Переменная</w:t>
      </w:r>
      <w:r>
        <w:tab/>
        <w:t>Значение</w:t>
      </w:r>
      <w:r>
        <w:tab/>
        <w:t>Единицы измерения</w:t>
      </w:r>
      <w:r>
        <w:tab/>
        <w:t>Описание</w:t>
      </w:r>
      <w:r>
        <w:tab/>
      </w:r>
    </w:p>
    <w:p w:rsidR="00C71240" w:rsidRPr="00C71240" w:rsidRDefault="00C71240" w:rsidP="00C71240">
      <w:pPr>
        <w:rPr>
          <w:lang w:val="en-US"/>
        </w:rPr>
      </w:pPr>
      <w:proofErr w:type="spellStart"/>
      <w:r w:rsidRPr="00C71240">
        <w:rPr>
          <w:lang w:val="en-US"/>
        </w:rPr>
        <w:t>Optocoupler</w:t>
      </w:r>
      <w:proofErr w:type="spellEnd"/>
      <w:r w:rsidRPr="00C71240">
        <w:rPr>
          <w:lang w:val="en-US"/>
        </w:rPr>
        <w:tab/>
        <w:t>LTV817A</w:t>
      </w:r>
      <w:r w:rsidRPr="00C71240">
        <w:rPr>
          <w:lang w:val="en-US"/>
        </w:rPr>
        <w:tab/>
      </w:r>
      <w:r w:rsidRPr="00C71240">
        <w:rPr>
          <w:lang w:val="en-US"/>
        </w:rPr>
        <w:tab/>
      </w:r>
      <w:r>
        <w:t>Шифр</w:t>
      </w:r>
      <w:r w:rsidRPr="00C71240">
        <w:rPr>
          <w:lang w:val="en-US"/>
        </w:rPr>
        <w:t xml:space="preserve"> </w:t>
      </w:r>
      <w:proofErr w:type="spellStart"/>
      <w:r>
        <w:t>оптопары</w:t>
      </w:r>
      <w:proofErr w:type="spellEnd"/>
      <w:r w:rsidRPr="00C71240">
        <w:rPr>
          <w:lang w:val="en-US"/>
        </w:rPr>
        <w:t xml:space="preserve"> </w:t>
      </w:r>
      <w:r>
        <w:t>ОС</w:t>
      </w:r>
      <w:r w:rsidRPr="00C71240">
        <w:rPr>
          <w:lang w:val="en-US"/>
        </w:rPr>
        <w:tab/>
      </w:r>
    </w:p>
    <w:p w:rsidR="00C71240" w:rsidRDefault="00C71240" w:rsidP="00C71240">
      <w:proofErr w:type="spellStart"/>
      <w:r>
        <w:t>Opto</w:t>
      </w:r>
      <w:proofErr w:type="spellEnd"/>
      <w:r>
        <w:t xml:space="preserve"> CTR</w:t>
      </w:r>
      <w:r>
        <w:tab/>
        <w:t>80</w:t>
      </w:r>
      <w:r>
        <w:tab/>
        <w:t>%</w:t>
      </w:r>
      <w:r>
        <w:tab/>
        <w:t xml:space="preserve">Минимальный коэффициент передачи по току </w:t>
      </w:r>
      <w:proofErr w:type="spellStart"/>
      <w:r>
        <w:t>оптопары</w:t>
      </w:r>
      <w:proofErr w:type="spellEnd"/>
      <w:r>
        <w:tab/>
      </w:r>
    </w:p>
    <w:p w:rsidR="00C71240" w:rsidRDefault="00C71240" w:rsidP="00C71240">
      <w:proofErr w:type="spellStart"/>
      <w:r>
        <w:t>Shunt</w:t>
      </w:r>
      <w:proofErr w:type="spellEnd"/>
      <w:r>
        <w:t xml:space="preserve"> </w:t>
      </w:r>
      <w:proofErr w:type="spellStart"/>
      <w:r>
        <w:t>Regulator</w:t>
      </w:r>
      <w:proofErr w:type="spellEnd"/>
      <w:r>
        <w:tab/>
        <w:t>TL431</w:t>
      </w:r>
      <w:r>
        <w:tab/>
      </w:r>
      <w:r>
        <w:tab/>
        <w:t>Стабилизатор напряжения</w:t>
      </w:r>
      <w:r>
        <w:tab/>
      </w:r>
    </w:p>
    <w:p w:rsidR="00C71240" w:rsidRDefault="00C71240" w:rsidP="00C71240">
      <w:proofErr w:type="spellStart"/>
      <w:r>
        <w:t>Error</w:t>
      </w:r>
      <w:proofErr w:type="spellEnd"/>
      <w:r>
        <w:t xml:space="preserve"> </w:t>
      </w:r>
      <w:proofErr w:type="spellStart"/>
      <w:r>
        <w:t>Amp</w:t>
      </w:r>
      <w:proofErr w:type="spellEnd"/>
      <w:r>
        <w:t xml:space="preserve"> </w:t>
      </w:r>
      <w:proofErr w:type="spellStart"/>
      <w:r>
        <w:t>Gain</w:t>
      </w:r>
      <w:proofErr w:type="spellEnd"/>
      <w:r>
        <w:tab/>
        <w:t>55,00</w:t>
      </w:r>
      <w:r>
        <w:tab/>
      </w:r>
      <w:proofErr w:type="spellStart"/>
      <w:r>
        <w:t>dB</w:t>
      </w:r>
      <w:proofErr w:type="spellEnd"/>
      <w:r>
        <w:tab/>
        <w:t>Коэффициент усиления разомкнутого усилителя сигнала ошибки</w:t>
      </w:r>
      <w:r>
        <w:tab/>
      </w:r>
    </w:p>
    <w:p w:rsidR="00C71240" w:rsidRDefault="00C71240" w:rsidP="00C71240">
      <w:r>
        <w:t>RF1</w:t>
      </w:r>
      <w:r>
        <w:tab/>
        <w:t>11,30</w:t>
      </w:r>
      <w:r>
        <w:tab/>
        <w:t>kΩ</w:t>
      </w:r>
      <w:r>
        <w:tab/>
        <w:t>Резистор обратной связи для питания усилителя сигнала ошибки</w:t>
      </w:r>
      <w:r>
        <w:tab/>
      </w:r>
    </w:p>
    <w:p w:rsidR="00C71240" w:rsidRDefault="00C71240" w:rsidP="00C71240">
      <w:r>
        <w:t>RF2</w:t>
      </w:r>
      <w:r>
        <w:tab/>
        <w:t>97,60</w:t>
      </w:r>
      <w:r>
        <w:tab/>
        <w:t>kΩ</w:t>
      </w:r>
      <w:r>
        <w:tab/>
        <w:t>Компенсирующий резистор</w:t>
      </w:r>
      <w:r>
        <w:tab/>
      </w:r>
    </w:p>
    <w:p w:rsidR="00C71240" w:rsidRDefault="00C71240" w:rsidP="00C71240">
      <w:r>
        <w:t>RF3</w:t>
      </w:r>
      <w:r>
        <w:tab/>
        <w:t>2260,00</w:t>
      </w:r>
      <w:r>
        <w:tab/>
        <w:t>Ω</w:t>
      </w:r>
      <w:r>
        <w:tab/>
        <w:t>Резистор ограничения коэффициента усиления</w:t>
      </w:r>
      <w:r>
        <w:tab/>
      </w:r>
    </w:p>
    <w:p w:rsidR="00C71240" w:rsidRDefault="00C71240" w:rsidP="00C71240">
      <w:r>
        <w:t>RF5</w:t>
      </w:r>
      <w:r>
        <w:tab/>
        <w:t>6,80</w:t>
      </w:r>
      <w:r>
        <w:tab/>
        <w:t>Ω</w:t>
      </w:r>
      <w:r>
        <w:tab/>
        <w:t>Резистор на выводе управления микросхемы PI</w:t>
      </w:r>
      <w:r>
        <w:tab/>
      </w:r>
    </w:p>
    <w:p w:rsidR="00C71240" w:rsidRDefault="00C71240" w:rsidP="00C71240">
      <w:r>
        <w:t>RF6</w:t>
      </w:r>
      <w:r>
        <w:tab/>
        <w:t>1,00</w:t>
      </w:r>
      <w:r>
        <w:tab/>
        <w:t>kΩ</w:t>
      </w:r>
      <w:r>
        <w:tab/>
        <w:t>Резистор питания стабилизатора напряжения</w:t>
      </w:r>
      <w:r>
        <w:tab/>
      </w:r>
    </w:p>
    <w:p w:rsidR="00C71240" w:rsidRDefault="00C71240" w:rsidP="00C71240">
      <w:r>
        <w:t>CF1</w:t>
      </w:r>
      <w:r>
        <w:tab/>
        <w:t>33,00</w:t>
      </w:r>
      <w:r>
        <w:tab/>
      </w:r>
      <w:proofErr w:type="spellStart"/>
      <w:r>
        <w:t>nF</w:t>
      </w:r>
      <w:proofErr w:type="spellEnd"/>
      <w:r>
        <w:tab/>
        <w:t>Компенсирующий конденсатор</w:t>
      </w:r>
      <w:r>
        <w:tab/>
      </w:r>
    </w:p>
    <w:p w:rsidR="00C71240" w:rsidRDefault="00C71240" w:rsidP="00C71240">
      <w:r>
        <w:t>CF3</w:t>
      </w:r>
      <w:r>
        <w:tab/>
        <w:t>47</w:t>
      </w:r>
      <w:r>
        <w:tab/>
        <w:t>µF</w:t>
      </w:r>
      <w:r>
        <w:tab/>
        <w:t>Конденсатор на выводе управления микросхемы PI</w:t>
      </w:r>
      <w:r>
        <w:tab/>
      </w:r>
    </w:p>
    <w:p w:rsidR="00C71240" w:rsidRDefault="00C71240" w:rsidP="00C71240">
      <w:r>
        <w:t>PM</w:t>
      </w:r>
      <w:r>
        <w:tab/>
        <w:t>79,36</w:t>
      </w:r>
      <w:r>
        <w:tab/>
        <w:t>°</w:t>
      </w:r>
      <w:r>
        <w:tab/>
        <w:t>Расчетный запас по фазе</w:t>
      </w:r>
      <w:r>
        <w:tab/>
      </w:r>
    </w:p>
    <w:p w:rsidR="00C71240" w:rsidRDefault="00C71240" w:rsidP="00C71240">
      <w:r>
        <w:t>FC_ACTUAL</w:t>
      </w:r>
      <w:r>
        <w:tab/>
        <w:t>1006,1</w:t>
      </w:r>
      <w:r>
        <w:tab/>
      </w:r>
      <w:proofErr w:type="spellStart"/>
      <w:r>
        <w:t>Hz</w:t>
      </w:r>
      <w:proofErr w:type="spellEnd"/>
      <w:r>
        <w:tab/>
        <w:t>Ожидаемая частота перехода</w:t>
      </w:r>
      <w:r>
        <w:tab/>
      </w:r>
    </w:p>
    <w:p w:rsidR="00C71240" w:rsidRDefault="00C71240" w:rsidP="00C71240">
      <w:r>
        <w:tab/>
      </w:r>
      <w:r>
        <w:tab/>
      </w:r>
      <w:r>
        <w:tab/>
      </w:r>
      <w:r>
        <w:tab/>
      </w:r>
    </w:p>
    <w:p w:rsidR="00C71240" w:rsidRDefault="00C71240" w:rsidP="00C71240"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Высокий ток в цепи обратной связи.</w:t>
      </w:r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Используйте параллельные конденсаторы с низким ESR (эквивалентным последовательным сопротивлением) на выходе, уменьшите пульсации тока на выходе за счет уменьшения VOR и KP.</w:t>
      </w:r>
      <w:r>
        <w:tab/>
      </w:r>
      <w:r>
        <w:tab/>
      </w:r>
      <w:r>
        <w:tab/>
      </w:r>
      <w:r>
        <w:tab/>
      </w:r>
    </w:p>
    <w:p w:rsidR="00C71240" w:rsidRDefault="00C71240" w:rsidP="00C71240">
      <w:r>
        <w:tab/>
      </w:r>
      <w:r>
        <w:tab/>
      </w:r>
      <w:r>
        <w:tab/>
      </w:r>
      <w:r>
        <w:tab/>
      </w:r>
    </w:p>
    <w:p w:rsidR="00C71240" w:rsidRDefault="00C71240" w:rsidP="00C71240">
      <w:r>
        <w:t>Стабильность нагрузки не учитывает тепловой дрейф, допустимые отклонения падения прямого напряжения на выходном диоде и падение напряжения на LC-фильтре.  Фактическое значение напряжения можно оценить только при полной нагрузке.</w:t>
      </w:r>
      <w:r>
        <w:tab/>
      </w:r>
      <w:r>
        <w:tab/>
      </w:r>
      <w:r>
        <w:tab/>
      </w:r>
      <w:r>
        <w:tab/>
      </w:r>
    </w:p>
    <w:p w:rsidR="004E6624" w:rsidRDefault="00C71240" w:rsidP="00C71240">
      <w:r>
        <w:t>Проверьте работу взаимного регулирования в цепи.</w:t>
      </w:r>
      <w:r>
        <w:tab/>
      </w:r>
      <w:r>
        <w:tab/>
      </w:r>
      <w:r>
        <w:tab/>
      </w:r>
      <w:r>
        <w:tab/>
      </w:r>
    </w:p>
    <w:sectPr w:rsidR="004E6624" w:rsidSect="004E6624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00002FF" w:usb1="4000205B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20"/>
  <w:characterSpacingControl w:val="doNotCompress"/>
  <w:compat>
    <w:useFELayout/>
  </w:compat>
  <w:docVars>
    <w:docVar w:name="Blog" w:val="1"/>
  </w:docVars>
  <w:rsids>
    <w:rsidRoot w:val="00C71240"/>
    <w:rsid w:val="001042E6"/>
    <w:rsid w:val="004E6624"/>
    <w:rsid w:val="00C71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uiPriority="10" w:qFormat="1"/>
    <w:lsdException w:name="Subtitle" w:uiPriority="11" w:qFormat="1"/>
    <w:lsdException w:name="Strong" w:semiHidden="0" w:uiPriority="22" w:qFormat="1"/>
    <w:lsdException w:name="Emphasis" w:semiHidden="0" w:uiPriority="20" w:qFormat="1"/>
    <w:lsdException w:name="HTML Preformatted" w:semiHidden="0" w:uiPriority="19" w:qFormat="1"/>
    <w:lsdException w:name="Table Grid" w:semiHidden="0" w:uiPriority="59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1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</w:latentStyles>
  <w:style w:type="paragraph" w:default="1" w:styleId="a">
    <w:name w:val="Normal"/>
    <w:uiPriority w:val="1"/>
    <w:qFormat/>
    <w:rsid w:val="004E6624"/>
  </w:style>
  <w:style w:type="paragraph" w:styleId="1">
    <w:name w:val="heading 1"/>
    <w:basedOn w:val="a"/>
    <w:next w:val="a"/>
    <w:uiPriority w:val="5"/>
    <w:qFormat/>
    <w:rsid w:val="004E6624"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17365D" w:themeColor="text2" w:themeShade="BF"/>
      <w:sz w:val="30"/>
      <w:szCs w:val="36"/>
    </w:rPr>
  </w:style>
  <w:style w:type="paragraph" w:styleId="2">
    <w:name w:val="heading 2"/>
    <w:basedOn w:val="a"/>
    <w:next w:val="a"/>
    <w:uiPriority w:val="6"/>
    <w:qFormat/>
    <w:rsid w:val="004E6624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7365D" w:themeColor="text2" w:themeShade="BF"/>
      <w:sz w:val="26"/>
      <w:szCs w:val="32"/>
    </w:rPr>
  </w:style>
  <w:style w:type="paragraph" w:styleId="3">
    <w:name w:val="heading 3"/>
    <w:basedOn w:val="a"/>
    <w:next w:val="a"/>
    <w:uiPriority w:val="7"/>
    <w:qFormat/>
    <w:rsid w:val="004E6624"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7365D" w:themeColor="text2" w:themeShade="BF"/>
      <w:szCs w:val="28"/>
    </w:rPr>
  </w:style>
  <w:style w:type="paragraph" w:styleId="4">
    <w:name w:val="heading 4"/>
    <w:basedOn w:val="a"/>
    <w:next w:val="a"/>
    <w:uiPriority w:val="8"/>
    <w:qFormat/>
    <w:rsid w:val="004E6624"/>
    <w:pPr>
      <w:spacing w:before="200" w:after="0"/>
      <w:outlineLvl w:val="3"/>
    </w:pPr>
    <w:rPr>
      <w:rFonts w:asciiTheme="majorHAnsi" w:eastAsiaTheme="majorEastAsia" w:hAnsiTheme="majorHAnsi" w:cstheme="majorBidi"/>
      <w:color w:val="17365D" w:themeColor="text2" w:themeShade="BF"/>
      <w:szCs w:val="28"/>
    </w:rPr>
  </w:style>
  <w:style w:type="paragraph" w:styleId="5">
    <w:name w:val="heading 5"/>
    <w:basedOn w:val="a"/>
    <w:next w:val="a"/>
    <w:uiPriority w:val="9"/>
    <w:qFormat/>
    <w:rsid w:val="004E6624"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17365D" w:themeColor="text2" w:themeShade="BF"/>
      <w:szCs w:val="28"/>
    </w:rPr>
  </w:style>
  <w:style w:type="paragraph" w:styleId="6">
    <w:name w:val="heading 6"/>
    <w:basedOn w:val="a"/>
    <w:next w:val="a"/>
    <w:uiPriority w:val="10"/>
    <w:qFormat/>
    <w:rsid w:val="004E6624"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17365D" w:themeColor="text2" w:themeShade="BF"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rsid w:val="004E6624"/>
    <w:pPr>
      <w:spacing w:after="0"/>
    </w:pPr>
    <w:rPr>
      <w:rFonts w:asciiTheme="majorHAnsi" w:eastAsiaTheme="majorEastAsia" w:hAnsiTheme="majorHAnsi" w:cstheme="majorBidi"/>
      <w:b/>
      <w:bCs/>
      <w:color w:val="17365D" w:themeColor="text2" w:themeShade="BF"/>
      <w:sz w:val="32"/>
      <w:szCs w:val="38"/>
    </w:rPr>
  </w:style>
  <w:style w:type="paragraph" w:customStyle="1" w:styleId="PublishStatus">
    <w:name w:val="Publish Status"/>
    <w:basedOn w:val="a"/>
    <w:semiHidden/>
    <w:rsid w:val="004E6624"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hd w:val="clear" w:color="auto" w:fill="FDEB9F"/>
      <w:spacing w:before="120" w:after="40"/>
    </w:pPr>
    <w:rPr>
      <w:sz w:val="18"/>
      <w:szCs w:val="26"/>
    </w:rPr>
  </w:style>
  <w:style w:type="paragraph" w:customStyle="1" w:styleId="PublishStatusAccessible">
    <w:name w:val="PublishStatus_Accessible"/>
    <w:basedOn w:val="a"/>
    <w:semiHidden/>
    <w:rsid w:val="004E6624"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pacing w:before="120" w:after="40"/>
    </w:pPr>
    <w:rPr>
      <w:sz w:val="18"/>
      <w:szCs w:val="26"/>
    </w:rPr>
  </w:style>
  <w:style w:type="character" w:styleId="a3">
    <w:name w:val="Placeholder Text"/>
    <w:basedOn w:val="a0"/>
    <w:uiPriority w:val="99"/>
    <w:semiHidden/>
    <w:rsid w:val="004E6624"/>
    <w:rPr>
      <w:color w:val="808080"/>
    </w:rPr>
  </w:style>
  <w:style w:type="paragraph" w:customStyle="1" w:styleId="Account">
    <w:name w:val="Account"/>
    <w:semiHidden/>
    <w:rsid w:val="004E6624"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4F81BD"/>
      <w:sz w:val="18"/>
      <w:szCs w:val="24"/>
    </w:rPr>
  </w:style>
  <w:style w:type="paragraph" w:customStyle="1" w:styleId="Categories">
    <w:name w:val="Categories"/>
    <w:basedOn w:val="Account"/>
    <w:semiHidden/>
    <w:rsid w:val="004E6624"/>
  </w:style>
  <w:style w:type="paragraph" w:styleId="a4">
    <w:name w:val="List Paragraph"/>
    <w:basedOn w:val="a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a"/>
    <w:semiHidden/>
    <w:rsid w:val="004E6624"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a"/>
    <w:next w:val="a"/>
    <w:semiHidden/>
    <w:rsid w:val="004E6624"/>
    <w:pPr>
      <w:spacing w:after="120"/>
    </w:pPr>
    <w:rPr>
      <w:sz w:val="2"/>
      <w:szCs w:val="2"/>
    </w:rPr>
  </w:style>
  <w:style w:type="character" w:styleId="a5">
    <w:name w:val="Emphasis"/>
    <w:basedOn w:val="a0"/>
    <w:uiPriority w:val="22"/>
    <w:qFormat/>
    <w:rsid w:val="004E6624"/>
    <w:rPr>
      <w:i/>
      <w:iCs/>
    </w:rPr>
  </w:style>
  <w:style w:type="character" w:styleId="a6">
    <w:name w:val="Strong"/>
    <w:basedOn w:val="a0"/>
    <w:uiPriority w:val="22"/>
    <w:qFormat/>
    <w:rsid w:val="004E6624"/>
    <w:rPr>
      <w:b/>
      <w:bCs/>
    </w:rPr>
  </w:style>
  <w:style w:type="paragraph" w:customStyle="1" w:styleId="underline">
    <w:name w:val="underline"/>
    <w:semiHidden/>
    <w:rsid w:val="004E6624"/>
    <w:pPr>
      <w:pBdr>
        <w:bottom w:val="single" w:sz="8" w:space="2" w:color="4F81BD" w:themeColor="accent1"/>
      </w:pBdr>
      <w:spacing w:before="40" w:after="0"/>
    </w:pPr>
    <w:rPr>
      <w:sz w:val="2"/>
      <w:szCs w:val="2"/>
    </w:rPr>
  </w:style>
  <w:style w:type="paragraph" w:styleId="20">
    <w:name w:val="Quote"/>
    <w:basedOn w:val="a"/>
    <w:next w:val="a"/>
    <w:uiPriority w:val="1"/>
    <w:qFormat/>
    <w:rsid w:val="004E6624"/>
    <w:pPr>
      <w:ind w:left="720" w:right="720"/>
    </w:pPr>
    <w:rPr>
      <w:color w:val="000000" w:themeColor="text1"/>
    </w:rPr>
  </w:style>
  <w:style w:type="paragraph" w:styleId="a7">
    <w:name w:val="Normal (Web)"/>
    <w:basedOn w:val="a"/>
    <w:uiPriority w:val="1"/>
    <w:rsid w:val="001A4199"/>
  </w:style>
  <w:style w:type="paragraph" w:styleId="a8">
    <w:name w:val="Balloon Text"/>
    <w:basedOn w:val="a"/>
    <w:link w:val="a9"/>
    <w:uiPriority w:val="99"/>
    <w:semiHidden/>
    <w:rsid w:val="00C71240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12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Blo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00002FF" w:usb1="4000205B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B3C13"/>
    <w:rsid w:val="00C10151"/>
    <w:rsid w:val="00CB3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B3C13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logPostInfo xmlns="http://www.microsoft.com/Office/Word/BlogTool">
  <PostTitle>Параметры дизайна</PostTitle>
  <PostDate/>
  <PostID/>
  <Category1/>
  <Category2/>
  <Category3/>
  <Category4/>
  <Category5/>
  <Category6/>
  <Category7/>
  <Category8/>
  <Category9/>
  <Category10/>
  <Account/>
  <Enclosure/>
  <ProviderInfo>
    <PostURL/>
    <API/>
    <Categories/>
    <Trackbacks/>
    <Enclosures/>
    <BlogName/>
    <ImagePostAddress/>
  </ProviderInfo>
  <DefaultAccountEnsured xmlns="http://www.microsoft.com/Office/Word/BlogTool"/>
</BlogPostInfo>
</file>

<file path=customXml/itemProps1.xml><?xml version="1.0" encoding="utf-8"?>
<ds:datastoreItem xmlns:ds="http://schemas.openxmlformats.org/officeDocument/2006/customXml" ds:itemID="{12F19D1D-5E12-43B9-A046-3FBE8968F2FB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Blog</Template>
  <TotalTime>2</TotalTime>
  <Pages>4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Company/>
  <LinksUpToDate>false</LinksUpToDate>
  <CharactersWithSpaces>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2017-11-13T09:30:00Z</dcterms:created>
  <dcterms:modified xsi:type="dcterms:W3CDTF">2017-11-13T09:32:00Z</dcterms:modified>
</cp:coreProperties>
</file>